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A68C5" w14:textId="35AB05CE" w:rsidR="00D65C16" w:rsidRPr="00247F96" w:rsidRDefault="00A0235A" w:rsidP="00CA7B9C">
      <w:pPr>
        <w:pStyle w:val="Nadpis1"/>
        <w:spacing w:before="120"/>
        <w:ind w:left="284"/>
        <w:rPr>
          <w:sz w:val="36"/>
        </w:rPr>
      </w:pPr>
      <w:r w:rsidRPr="00247F96">
        <w:rPr>
          <w:sz w:val="40"/>
        </w:rPr>
        <w:t xml:space="preserve">žádost o </w:t>
      </w:r>
      <w:r w:rsidR="000D04AC">
        <w:rPr>
          <w:sz w:val="40"/>
        </w:rPr>
        <w:t>POSOUZENÍ SPLNĚNÍ PODMÍNEK PRO VYDÁNÍ ÚVODNÍHO POVOLENÍ</w:t>
      </w:r>
    </w:p>
    <w:p w14:paraId="44222FF3" w14:textId="77777777" w:rsidR="00D65C16" w:rsidRDefault="00784CC7" w:rsidP="00B07089">
      <w:pPr>
        <w:pStyle w:val="Nadpis3"/>
        <w:ind w:left="284"/>
        <w:rPr>
          <w:sz w:val="22"/>
        </w:rPr>
      </w:pPr>
      <w:r w:rsidRPr="00247F96">
        <w:rPr>
          <w:sz w:val="16"/>
        </w:rPr>
        <w:t xml:space="preserve">určena správnímu orgánu: </w:t>
      </w:r>
      <w:r w:rsidRPr="00C81948">
        <w:rPr>
          <w:sz w:val="23"/>
          <w:szCs w:val="23"/>
        </w:rPr>
        <w:t>Ministerstvo financí ČR | Letenská 15, 118 10 Praha 1 | IČ: 00006947</w:t>
      </w:r>
    </w:p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3544"/>
        <w:gridCol w:w="992"/>
        <w:gridCol w:w="2763"/>
      </w:tblGrid>
      <w:tr w:rsidR="00F3541E" w:rsidRPr="00784CC7" w14:paraId="15B06D12" w14:textId="77777777" w:rsidTr="251C10A4">
        <w:trPr>
          <w:trHeight w:hRule="exact" w:val="1134"/>
          <w:jc w:val="center"/>
        </w:trPr>
        <w:tc>
          <w:tcPr>
            <w:tcW w:w="10086" w:type="dxa"/>
            <w:gridSpan w:val="4"/>
            <w:tcBorders>
              <w:top w:val="single" w:sz="4" w:space="0" w:color="FFFFFF" w:themeColor="background1"/>
              <w:left w:val="nil"/>
              <w:bottom w:val="single" w:sz="4" w:space="0" w:color="C0C0C0"/>
            </w:tcBorders>
          </w:tcPr>
          <w:p w14:paraId="6E9643B5" w14:textId="77777777" w:rsidR="00F3541E" w:rsidRDefault="00F3541E" w:rsidP="000C7E1E">
            <w:pPr>
              <w:rPr>
                <w:sz w:val="18"/>
              </w:rPr>
            </w:pPr>
            <w:r w:rsidRPr="000C7E1E">
              <w:rPr>
                <w:color w:val="A6A6A6" w:themeColor="background1" w:themeShade="A6"/>
              </w:rPr>
              <w:t xml:space="preserve">Prostor vyhrazený pro </w:t>
            </w:r>
            <w:r w:rsidR="00A16F49" w:rsidRPr="000C7E1E">
              <w:rPr>
                <w:color w:val="A6A6A6" w:themeColor="background1" w:themeShade="A6"/>
              </w:rPr>
              <w:t xml:space="preserve">razítko / </w:t>
            </w:r>
            <w:r w:rsidR="005C6F69" w:rsidRPr="000C7E1E">
              <w:rPr>
                <w:color w:val="A6A6A6" w:themeColor="background1" w:themeShade="A6"/>
              </w:rPr>
              <w:t>ID štítek podatelny MF</w:t>
            </w:r>
          </w:p>
        </w:tc>
      </w:tr>
      <w:tr w:rsidR="000D04AC" w:rsidRPr="00784CC7" w14:paraId="055F87AE" w14:textId="77777777" w:rsidTr="251C10A4">
        <w:trPr>
          <w:trHeight w:val="360"/>
          <w:jc w:val="center"/>
        </w:trPr>
        <w:tc>
          <w:tcPr>
            <w:tcW w:w="10086" w:type="dxa"/>
            <w:gridSpan w:val="4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2B28330" w14:textId="74B67DE1" w:rsidR="000D04AC" w:rsidRPr="000C7E1E" w:rsidRDefault="000D04AC" w:rsidP="251C10A4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251C10A4">
              <w:rPr>
                <w:sz w:val="20"/>
                <w:szCs w:val="20"/>
              </w:rPr>
              <w:t xml:space="preserve">Žadatel touto žádostí žádá Ministerstvo financí o posouzení splnění podmínek pro vydání úvodního povolení podle </w:t>
            </w:r>
            <w:r w:rsidR="0021107C" w:rsidRPr="0021107C">
              <w:rPr>
                <w:sz w:val="20"/>
                <w:szCs w:val="20"/>
              </w:rPr>
              <w:t xml:space="preserve">čl. XCIV </w:t>
            </w:r>
            <w:r w:rsidRPr="251C10A4">
              <w:rPr>
                <w:sz w:val="20"/>
                <w:szCs w:val="20"/>
              </w:rPr>
              <w:t xml:space="preserve">bodu </w:t>
            </w:r>
            <w:r w:rsidR="000563FC">
              <w:rPr>
                <w:sz w:val="20"/>
                <w:szCs w:val="20"/>
              </w:rPr>
              <w:t xml:space="preserve">8 </w:t>
            </w:r>
            <w:r w:rsidRPr="251C10A4">
              <w:rPr>
                <w:sz w:val="20"/>
                <w:szCs w:val="20"/>
              </w:rPr>
              <w:t xml:space="preserve">Přechodných ustanovení </w:t>
            </w:r>
            <w:r w:rsidRPr="0021107C">
              <w:rPr>
                <w:sz w:val="20"/>
                <w:szCs w:val="20"/>
              </w:rPr>
              <w:t xml:space="preserve">zákona č. </w:t>
            </w:r>
            <w:r w:rsidR="0021107C" w:rsidRPr="0021107C">
              <w:rPr>
                <w:sz w:val="20"/>
                <w:szCs w:val="20"/>
              </w:rPr>
              <w:t>349/2023 Sb.</w:t>
            </w:r>
            <w:r w:rsidRPr="0021107C">
              <w:rPr>
                <w:sz w:val="20"/>
                <w:szCs w:val="20"/>
              </w:rPr>
              <w:t>, kterým</w:t>
            </w:r>
            <w:r w:rsidRPr="251C10A4">
              <w:rPr>
                <w:sz w:val="20"/>
                <w:szCs w:val="20"/>
              </w:rPr>
              <w:t xml:space="preserve"> se mění zákon č. 186/2016 Sb., o</w:t>
            </w:r>
            <w:r w:rsidR="0021107C">
              <w:rPr>
                <w:sz w:val="20"/>
                <w:szCs w:val="20"/>
              </w:rPr>
              <w:t> </w:t>
            </w:r>
            <w:r w:rsidRPr="251C10A4">
              <w:rPr>
                <w:sz w:val="20"/>
                <w:szCs w:val="20"/>
              </w:rPr>
              <w:t>hazardních hrách, ve znění pozdějších předpisů (dále jen „ZHH</w:t>
            </w:r>
            <w:r w:rsidR="72B7B38D" w:rsidRPr="251C10A4">
              <w:rPr>
                <w:sz w:val="20"/>
                <w:szCs w:val="20"/>
              </w:rPr>
              <w:t>”</w:t>
            </w:r>
            <w:r w:rsidRPr="251C10A4">
              <w:rPr>
                <w:sz w:val="20"/>
                <w:szCs w:val="20"/>
              </w:rPr>
              <w:t xml:space="preserve">), jejíž specifikace </w:t>
            </w:r>
            <w:r w:rsidR="0045625C" w:rsidRPr="251C10A4">
              <w:rPr>
                <w:sz w:val="20"/>
                <w:szCs w:val="20"/>
              </w:rPr>
              <w:t xml:space="preserve">a doklady prokazující tvrzené skutečnosti </w:t>
            </w:r>
            <w:r w:rsidRPr="251C10A4">
              <w:rPr>
                <w:sz w:val="20"/>
                <w:szCs w:val="20"/>
              </w:rPr>
              <w:t>jsou uvedeny níže:</w:t>
            </w:r>
          </w:p>
        </w:tc>
      </w:tr>
      <w:tr w:rsidR="00D65C16" w:rsidRPr="00784CC7" w14:paraId="626B0582" w14:textId="77777777" w:rsidTr="251C10A4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2C54F7D3" w14:textId="77777777" w:rsidR="00D65C16" w:rsidRPr="000C7E1E" w:rsidRDefault="00AA0C36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Žadatel (</w:t>
            </w:r>
            <w:r w:rsidR="00096F27" w:rsidRPr="000C7E1E">
              <w:rPr>
                <w:b/>
                <w:sz w:val="20"/>
              </w:rPr>
              <w:t xml:space="preserve">název nebo </w:t>
            </w:r>
            <w:r w:rsidR="00B40018" w:rsidRPr="000C7E1E">
              <w:rPr>
                <w:b/>
                <w:sz w:val="20"/>
              </w:rPr>
              <w:t xml:space="preserve">obchodní </w:t>
            </w:r>
            <w:r w:rsidR="002A1A10" w:rsidRPr="000C7E1E">
              <w:rPr>
                <w:b/>
                <w:sz w:val="20"/>
              </w:rPr>
              <w:t>firma</w:t>
            </w:r>
            <w:r w:rsidRPr="000C7E1E">
              <w:rPr>
                <w:b/>
                <w:sz w:val="20"/>
              </w:rPr>
              <w:t>)</w:t>
            </w:r>
          </w:p>
        </w:tc>
        <w:sdt>
          <w:sdtPr>
            <w:rPr>
              <w:rStyle w:val="TabStyl-extra"/>
            </w:rPr>
            <w:id w:val="1811830023"/>
            <w:placeholder>
              <w:docPart w:val="3F6B6D65DBC94BB4BE67D2FDD1A23930"/>
            </w:placeholder>
            <w:showingPlcHdr/>
            <w:text/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52B41A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05B1E4B1" w14:textId="77777777" w:rsidTr="251C10A4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3EBF4337" w14:textId="77777777" w:rsidR="00D65C16" w:rsidRPr="000C7E1E" w:rsidRDefault="00AA0C36" w:rsidP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Sídlo</w:t>
            </w:r>
            <w:r w:rsidRPr="000C7E1E">
              <w:rPr>
                <w:sz w:val="20"/>
              </w:rPr>
              <w:t xml:space="preserve"> </w:t>
            </w:r>
          </w:p>
        </w:tc>
        <w:sdt>
          <w:sdtPr>
            <w:rPr>
              <w:sz w:val="20"/>
            </w:rPr>
            <w:id w:val="970175090"/>
            <w:placeholder>
              <w:docPart w:val="3907459DE7644FFCBE6011E88D4176B6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4A8259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272BC1" w:rsidRPr="00784CC7" w14:paraId="0838595A" w14:textId="77777777" w:rsidTr="251C10A4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149F20D0" w14:textId="77777777" w:rsidR="00272BC1" w:rsidRPr="000C7E1E" w:rsidRDefault="00272BC1" w:rsidP="00872FF6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Doručovací adresa</w:t>
            </w:r>
          </w:p>
        </w:tc>
        <w:sdt>
          <w:sdtPr>
            <w:rPr>
              <w:sz w:val="20"/>
            </w:rPr>
            <w:id w:val="-818885152"/>
            <w:placeholder>
              <w:docPart w:val="ABD2F7CA4D3A4411A1A8BD11A47B8282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37BA7C1E" w14:textId="77777777" w:rsidR="00272BC1" w:rsidRPr="000C7E1E" w:rsidRDefault="00272BC1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458997C8" w14:textId="77777777" w:rsidTr="251C10A4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74C88BFD" w14:textId="77777777" w:rsidR="00B17E2C" w:rsidRPr="000C7E1E" w:rsidRDefault="009F12EF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Identifikační číslo</w:t>
            </w:r>
            <w:r w:rsidR="00B40018" w:rsidRPr="000C7E1E">
              <w:rPr>
                <w:b/>
                <w:sz w:val="20"/>
              </w:rPr>
              <w:t xml:space="preserve"> nebo </w:t>
            </w:r>
          </w:p>
          <w:p w14:paraId="4CAF4EE3" w14:textId="77777777" w:rsidR="00D65C16" w:rsidRPr="000C7E1E" w:rsidRDefault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jiný obdobný údaj</w:t>
            </w:r>
          </w:p>
        </w:tc>
        <w:sdt>
          <w:sdtPr>
            <w:rPr>
              <w:sz w:val="20"/>
            </w:rPr>
            <w:id w:val="499703195"/>
            <w:placeholder>
              <w:docPart w:val="0A2A59E0F837424A87035BD8195F7B58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7C723C8B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332ED759" w14:textId="77777777" w:rsidTr="251C10A4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4A90B417" w14:textId="77777777" w:rsidR="00D65C16" w:rsidRPr="000C7E1E" w:rsidRDefault="009F12EF" w:rsidP="00D07992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 xml:space="preserve">Oprávněná osoba </w:t>
            </w:r>
            <w:r w:rsidR="00D07992" w:rsidRPr="000C7E1E">
              <w:rPr>
                <w:b/>
                <w:sz w:val="20"/>
              </w:rPr>
              <w:t>činící úkony</w:t>
            </w:r>
            <w:r w:rsidR="00DD426F">
              <w:rPr>
                <w:b/>
                <w:sz w:val="20"/>
              </w:rPr>
              <w:t xml:space="preserve"> </w:t>
            </w:r>
            <w:r w:rsidR="00D07992" w:rsidRPr="000C7E1E">
              <w:rPr>
                <w:b/>
                <w:sz w:val="20"/>
              </w:rPr>
              <w:t xml:space="preserve">/ vystupující jménem žadatele  </w:t>
            </w:r>
          </w:p>
        </w:tc>
        <w:sdt>
          <w:sdtPr>
            <w:rPr>
              <w:sz w:val="20"/>
            </w:rPr>
            <w:id w:val="1619879014"/>
            <w:placeholder>
              <w:docPart w:val="71354D4993F2403C9061B17D27125B02"/>
            </w:placeholder>
            <w:showingPlcHdr/>
            <w:text/>
          </w:sdtPr>
          <w:sdtEndPr/>
          <w:sdtContent>
            <w:tc>
              <w:tcPr>
                <w:tcW w:w="3544" w:type="dxa"/>
                <w:tcBorders>
                  <w:top w:val="single" w:sz="4" w:space="0" w:color="C0C0C0"/>
                  <w:left w:val="nil"/>
                  <w:bottom w:val="single" w:sz="4" w:space="0" w:color="C0C0C0"/>
                  <w:right w:val="nil"/>
                </w:tcBorders>
                <w:vAlign w:val="center"/>
              </w:tcPr>
              <w:p w14:paraId="2C59A76E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678EEF9" w14:textId="77777777" w:rsidR="006A48B2" w:rsidRPr="006A48B2" w:rsidRDefault="00C61A86" w:rsidP="00C61A86">
            <w:pPr>
              <w:pStyle w:val="Italics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Funkce</w:t>
            </w:r>
            <w:r>
              <w:rPr>
                <w:b/>
                <w:i w:val="0"/>
                <w:sz w:val="20"/>
              </w:rPr>
              <w:br/>
              <w:t>K</w:t>
            </w:r>
            <w:r w:rsidR="006A48B2">
              <w:rPr>
                <w:b/>
                <w:i w:val="0"/>
                <w:sz w:val="20"/>
              </w:rPr>
              <w:t>ontakt</w:t>
            </w:r>
          </w:p>
        </w:tc>
        <w:tc>
          <w:tcPr>
            <w:tcW w:w="27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sdt>
            <w:sdtPr>
              <w:rPr>
                <w:sz w:val="20"/>
              </w:rPr>
              <w:alias w:val="Funkce"/>
              <w:tag w:val="Funkce"/>
              <w:id w:val="1161035357"/>
              <w:placeholder>
                <w:docPart w:val="6633C8C683F549CBB35EC44062684152"/>
              </w:placeholder>
              <w:showingPlcHdr/>
              <w:text/>
            </w:sdtPr>
            <w:sdtEndPr/>
            <w:sdtContent>
              <w:p w14:paraId="687468EC" w14:textId="77777777" w:rsidR="00D65C16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sdt>
            <w:sdtPr>
              <w:rPr>
                <w:rStyle w:val="Psmo8"/>
              </w:rPr>
              <w:alias w:val="Kontakt (tel., e-mail)"/>
              <w:tag w:val="Kontakt (tel., e-mail)"/>
              <w:id w:val="-1529100050"/>
              <w:placeholder>
                <w:docPart w:val="61A973E7DA07437DA2A4E539BA11C5A7"/>
              </w:placeholder>
              <w:showingPlcHdr/>
              <w:text/>
            </w:sdtPr>
            <w:sdtEndPr>
              <w:rPr>
                <w:rStyle w:val="Standardnpsmoodstavce"/>
                <w:sz w:val="20"/>
              </w:rPr>
            </w:sdtEndPr>
            <w:sdtContent>
              <w:p w14:paraId="54EA14DA" w14:textId="77777777" w:rsidR="006A48B2" w:rsidRPr="000C7E1E" w:rsidRDefault="006A48B2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p w14:paraId="5BC164EB" w14:textId="77777777" w:rsidR="251C10A4" w:rsidRDefault="251C10A4"/>
        </w:tc>
      </w:tr>
    </w:tbl>
    <w:p w14:paraId="57B9B82E" w14:textId="358601A9" w:rsidR="00831F51" w:rsidRDefault="00831F51"/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3260"/>
        <w:gridCol w:w="4039"/>
      </w:tblGrid>
      <w:tr w:rsidR="002D1B09" w:rsidRPr="006905D7" w14:paraId="0D919954" w14:textId="77777777" w:rsidTr="71C8AD47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2B908C7F" w14:textId="02EB9540" w:rsidR="002D1B09" w:rsidRDefault="002D1B09" w:rsidP="00DA4E78">
            <w:pPr>
              <w:pStyle w:val="Nadpis2"/>
              <w:jc w:val="center"/>
              <w:rPr>
                <w:caps w:val="0"/>
                <w:sz w:val="22"/>
              </w:rPr>
            </w:pPr>
            <w:r>
              <w:br w:type="page"/>
            </w:r>
            <w:r>
              <w:rPr>
                <w:b w:val="0"/>
                <w:caps w:val="0"/>
                <w:color w:val="auto"/>
                <w:sz w:val="16"/>
                <w:szCs w:val="16"/>
              </w:rPr>
              <w:br w:type="page"/>
            </w:r>
            <w:r w:rsidRPr="006905D7">
              <w:rPr>
                <w:b w:val="0"/>
                <w:caps w:val="0"/>
                <w:color w:val="auto"/>
                <w:sz w:val="22"/>
              </w:rPr>
              <w:br w:type="page"/>
            </w:r>
            <w:r w:rsidR="00622D18">
              <w:rPr>
                <w:caps w:val="0"/>
                <w:sz w:val="22"/>
              </w:rPr>
              <w:t>PŘÍLOHY I</w:t>
            </w:r>
            <w:r w:rsidRPr="006905D7">
              <w:rPr>
                <w:caps w:val="0"/>
                <w:sz w:val="22"/>
              </w:rPr>
              <w:t xml:space="preserve"> –</w:t>
            </w:r>
            <w:r>
              <w:rPr>
                <w:caps w:val="0"/>
                <w:sz w:val="22"/>
              </w:rPr>
              <w:t xml:space="preserve"> </w:t>
            </w:r>
            <w:r w:rsidR="00DD0C15">
              <w:rPr>
                <w:caps w:val="0"/>
                <w:sz w:val="22"/>
              </w:rPr>
              <w:t xml:space="preserve">POVINNÉ </w:t>
            </w:r>
            <w:r w:rsidR="000563FC">
              <w:rPr>
                <w:caps w:val="0"/>
                <w:sz w:val="22"/>
              </w:rPr>
              <w:t xml:space="preserve">DOKLADY </w:t>
            </w:r>
            <w:r w:rsidR="00DD0C15">
              <w:rPr>
                <w:caps w:val="0"/>
                <w:sz w:val="22"/>
              </w:rPr>
              <w:t>ŽÁDOSTI</w:t>
            </w:r>
            <w:r w:rsidRPr="006905D7">
              <w:rPr>
                <w:caps w:val="0"/>
                <w:sz w:val="22"/>
              </w:rPr>
              <w:t xml:space="preserve"> </w:t>
            </w:r>
          </w:p>
          <w:p w14:paraId="636AA6E5" w14:textId="62E465FF" w:rsidR="002D1B09" w:rsidRPr="001C010B" w:rsidRDefault="00DD0C15" w:rsidP="00DD0C15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>
              <w:rPr>
                <w:b w:val="0"/>
                <w:caps w:val="0"/>
                <w:sz w:val="22"/>
              </w:rPr>
              <w:t>podle § 89 odst. 5</w:t>
            </w:r>
            <w:r w:rsidR="002D1B09" w:rsidRPr="007C09C2">
              <w:rPr>
                <w:b w:val="0"/>
                <w:caps w:val="0"/>
                <w:sz w:val="22"/>
              </w:rPr>
              <w:t xml:space="preserve"> ZHH (</w:t>
            </w:r>
            <w:r>
              <w:rPr>
                <w:b w:val="0"/>
                <w:caps w:val="0"/>
                <w:sz w:val="22"/>
              </w:rPr>
              <w:t>podmínka stáří podle § 89 odst. 6 ZHH</w:t>
            </w:r>
            <w:r w:rsidR="002D1B09" w:rsidRPr="006905D7">
              <w:rPr>
                <w:b w:val="0"/>
                <w:caps w:val="0"/>
                <w:sz w:val="22"/>
              </w:rPr>
              <w:t>)</w:t>
            </w:r>
          </w:p>
        </w:tc>
      </w:tr>
      <w:tr w:rsidR="002D1B09" w:rsidRPr="001A2614" w14:paraId="4994EE44" w14:textId="77777777" w:rsidTr="71C8AD47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5B3E1D7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0EBC309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Pr="00161966">
              <w:rPr>
                <w:rStyle w:val="Znakapoznpodarou"/>
                <w:caps/>
                <w:sz w:val="18"/>
              </w:rPr>
              <w:footnoteReference w:id="1"/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FA5E025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Pr="00161966">
              <w:rPr>
                <w:b/>
                <w:caps/>
                <w:sz w:val="18"/>
              </w:rPr>
              <w:br/>
              <w:t>+</w:t>
            </w:r>
            <w:r w:rsidRPr="00161966">
              <w:rPr>
                <w:b/>
                <w:caps/>
                <w:sz w:val="18"/>
              </w:rPr>
              <w:br/>
              <w:t>název příloh(y)</w:t>
            </w:r>
          </w:p>
        </w:tc>
      </w:tr>
      <w:tr w:rsidR="002D1B09" w:rsidRPr="00784CC7" w14:paraId="4FD12617" w14:textId="77777777" w:rsidTr="71C8AD47">
        <w:trPr>
          <w:trHeight w:val="1311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8591A0" w14:textId="64186FB6" w:rsidR="002D1B09" w:rsidRPr="007C09C2" w:rsidRDefault="00DD0C15" w:rsidP="00822E6D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Seznam</w:t>
            </w:r>
            <w:r w:rsidR="002D1B09" w:rsidRPr="007C09C2">
              <w:rPr>
                <w:b/>
                <w:sz w:val="18"/>
              </w:rPr>
              <w:t xml:space="preserve"> osob</w:t>
            </w:r>
            <w:r>
              <w:rPr>
                <w:b/>
                <w:sz w:val="18"/>
              </w:rPr>
              <w:t xml:space="preserve"> s jejich identifikačními údaji</w:t>
            </w:r>
            <w:r w:rsidR="002854A4">
              <w:rPr>
                <w:rStyle w:val="Znakapoznpodarou"/>
                <w:b/>
                <w:sz w:val="18"/>
              </w:rPr>
              <w:footnoteReference w:id="2"/>
            </w:r>
            <w:r w:rsidR="00546322">
              <w:rPr>
                <w:b/>
                <w:sz w:val="18"/>
              </w:rPr>
              <w:t xml:space="preserve"> </w:t>
            </w:r>
            <w:r w:rsidR="00822E6D">
              <w:rPr>
                <w:b/>
                <w:sz w:val="18"/>
              </w:rPr>
              <w:t>s uvedením všech zemí jejich původu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2C3088AF" w14:textId="757A1355" w:rsidR="002D1B09" w:rsidRDefault="0021107C" w:rsidP="00506A73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2125105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C15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CF8683B" w14:textId="77777777" w:rsidR="002D1B09" w:rsidRDefault="0021107C" w:rsidP="00D45249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716044212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010134135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40C3844A" w14:textId="77777777" w:rsidR="002D1B09" w:rsidRPr="00784CC7" w:rsidRDefault="002D1B09" w:rsidP="006D1E10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27B6D118" w14:textId="77777777" w:rsidR="002D1B09" w:rsidRDefault="0021107C" w:rsidP="009E4B7D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1719316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B8040C4" w14:textId="77777777" w:rsidR="002D1B09" w:rsidRDefault="0021107C" w:rsidP="009E4B7D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23920767"/>
                <w:showingPlcHdr/>
                <w:dropDownList>
                  <w:listItem w:value="Zvolte položku."/>
                  <w:listItem w:displayText="Seznam osob" w:value="Seznam osob"/>
                  <w:listItem w:displayText="Jiná, specifikována níže:" w:value="Jiná, specifikována níže: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-1963948668"/>
              <w:showingPlcHdr/>
            </w:sdtPr>
            <w:sdtEndPr>
              <w:rPr>
                <w:rStyle w:val="TabStyl"/>
              </w:rPr>
            </w:sdtEndPr>
            <w:sdtContent>
              <w:p w14:paraId="724157C5" w14:textId="77777777" w:rsidR="002D1B09" w:rsidRPr="00784CC7" w:rsidRDefault="002D1B09" w:rsidP="006D1E10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2D1B09" w:rsidRPr="00784CC7" w14:paraId="68752EC1" w14:textId="77777777" w:rsidTr="71C8AD47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06D0E50B" w14:textId="77777777" w:rsidR="002D1B09" w:rsidRDefault="002D1B09" w:rsidP="009E4B7D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Doklad</w:t>
            </w:r>
            <w:r w:rsidR="00DD1349">
              <w:rPr>
                <w:b/>
                <w:sz w:val="18"/>
              </w:rPr>
              <w:t>y</w:t>
            </w:r>
            <w:r w:rsidRPr="007C09C2">
              <w:rPr>
                <w:b/>
                <w:sz w:val="18"/>
              </w:rPr>
              <w:t xml:space="preserve"> o bezdlužnosti</w:t>
            </w:r>
            <w:r w:rsidR="00A55F1A">
              <w:rPr>
                <w:b/>
                <w:sz w:val="18"/>
              </w:rPr>
              <w:t xml:space="preserve"> všech osob podle § 89 odst. 3 ZHH vůči uvedeným českým orgánům</w:t>
            </w:r>
            <w:r w:rsidR="00DD1349">
              <w:rPr>
                <w:rStyle w:val="Znakapoznpodarou"/>
                <w:b/>
                <w:sz w:val="18"/>
              </w:rPr>
              <w:footnoteReference w:id="3"/>
            </w:r>
          </w:p>
          <w:p w14:paraId="4E96CE37" w14:textId="51708C58" w:rsidR="00BB1FF9" w:rsidRPr="00BB1FF9" w:rsidRDefault="00BB1FF9" w:rsidP="00BB1FF9">
            <w:pPr>
              <w:pStyle w:val="RequirementsList"/>
              <w:numPr>
                <w:ilvl w:val="0"/>
                <w:numId w:val="0"/>
              </w:numPr>
              <w:ind w:left="284"/>
              <w:rPr>
                <w:sz w:val="18"/>
              </w:rPr>
            </w:pPr>
            <w:r w:rsidRPr="00BB1FF9">
              <w:rPr>
                <w:sz w:val="18"/>
              </w:rPr>
              <w:t>(ne starší 30 dnů)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0A720307" w14:textId="77777777" w:rsidR="002D1B09" w:rsidRDefault="0021107C" w:rsidP="009D4937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68394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2EADE5C" w14:textId="77777777" w:rsidR="008205D2" w:rsidRDefault="0021107C" w:rsidP="009D4937">
            <w:pPr>
              <w:pStyle w:val="RequirementsList"/>
              <w:numPr>
                <w:ilvl w:val="0"/>
                <w:numId w:val="0"/>
              </w:numPr>
              <w:rPr>
                <w:rStyle w:val="TabStyl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1065639244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8205D2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207404820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17615FD1" w14:textId="77777777" w:rsidR="002D1B09" w:rsidRPr="00784CC7" w:rsidRDefault="002D1B09" w:rsidP="009D4937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0DA59A17" w14:textId="77777777" w:rsidR="002D1B09" w:rsidRDefault="0021107C" w:rsidP="009D4937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648363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sz w:val="18"/>
              </w:rPr>
              <w:id w:val="392169571"/>
            </w:sdtPr>
            <w:sdtEndPr/>
            <w:sdtContent>
              <w:p w14:paraId="2B0E8E48" w14:textId="0959B7A3" w:rsidR="002D1B09" w:rsidRPr="00104FEC" w:rsidRDefault="00DD1349" w:rsidP="00A02033">
                <w:pPr>
                  <w:pStyle w:val="Seznamsodrkami"/>
                </w:pPr>
                <w:r>
                  <w:rPr>
                    <w:sz w:val="18"/>
                  </w:rPr>
                  <w:t xml:space="preserve">Dle přiložené přílohy </w:t>
                </w:r>
                <w:r w:rsidRPr="00DD1349">
                  <w:rPr>
                    <w:sz w:val="18"/>
                  </w:rPr>
                  <w:t>Konkretizace dokl</w:t>
                </w:r>
                <w:r w:rsidR="00F7223D">
                  <w:rPr>
                    <w:sz w:val="18"/>
                  </w:rPr>
                  <w:t>adů o </w:t>
                </w:r>
                <w:r w:rsidR="00A02033">
                  <w:rPr>
                    <w:sz w:val="18"/>
                  </w:rPr>
                  <w:t xml:space="preserve">bezdlužnosti a bezúhonnosti vyjmenovaných osob </w:t>
                </w:r>
              </w:p>
            </w:sdtContent>
          </w:sdt>
        </w:tc>
      </w:tr>
      <w:tr w:rsidR="002D1B09" w:rsidRPr="00784CC7" w14:paraId="15520308" w14:textId="77777777" w:rsidTr="71C8AD47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F1E9F99" w14:textId="77777777" w:rsidR="002D1B09" w:rsidRDefault="002D1B09" w:rsidP="009E4B7D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lastRenderedPageBreak/>
              <w:t>Doklad</w:t>
            </w:r>
            <w:r w:rsidR="00DD1349">
              <w:rPr>
                <w:b/>
                <w:sz w:val="18"/>
              </w:rPr>
              <w:t>y</w:t>
            </w:r>
            <w:r w:rsidRPr="007C09C2">
              <w:rPr>
                <w:b/>
                <w:sz w:val="18"/>
              </w:rPr>
              <w:t xml:space="preserve"> o bezúhonnosti</w:t>
            </w:r>
            <w:r w:rsidR="00BB1FF9">
              <w:rPr>
                <w:b/>
                <w:sz w:val="18"/>
              </w:rPr>
              <w:t xml:space="preserve"> a bezdlužnosti osob v cizím státě</w:t>
            </w:r>
            <w:r w:rsidR="00705540">
              <w:rPr>
                <w:rStyle w:val="Znakapoznpodarou"/>
                <w:b/>
                <w:sz w:val="18"/>
              </w:rPr>
              <w:footnoteReference w:id="4"/>
            </w:r>
          </w:p>
          <w:p w14:paraId="728F90B4" w14:textId="16B24EB2" w:rsidR="00BB1FF9" w:rsidRPr="007C09C2" w:rsidRDefault="00BB1FF9" w:rsidP="00BB1FF9">
            <w:pPr>
              <w:pStyle w:val="RequirementsList"/>
              <w:numPr>
                <w:ilvl w:val="0"/>
                <w:numId w:val="0"/>
              </w:numPr>
              <w:ind w:left="284"/>
              <w:rPr>
                <w:b/>
                <w:sz w:val="18"/>
              </w:rPr>
            </w:pPr>
            <w:r w:rsidRPr="00BB1FF9">
              <w:rPr>
                <w:sz w:val="18"/>
              </w:rPr>
              <w:t>(ne starší</w:t>
            </w:r>
            <w:r>
              <w:rPr>
                <w:sz w:val="18"/>
              </w:rPr>
              <w:t xml:space="preserve"> 3 měsíc</w:t>
            </w:r>
            <w:r w:rsidRPr="00BB1FF9">
              <w:rPr>
                <w:sz w:val="18"/>
              </w:rPr>
              <w:t>ů)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08AF4D7E" w14:textId="77777777" w:rsidR="002D1B09" w:rsidRDefault="0021107C" w:rsidP="00FB0793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121606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6705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83C973E" w14:textId="77777777" w:rsidR="002D1B09" w:rsidRDefault="0021107C" w:rsidP="000B50B6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1334873079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951233395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5782EF67" w14:textId="77777777" w:rsidR="002D1B09" w:rsidRPr="00784CC7" w:rsidRDefault="002D1B09" w:rsidP="00FB0793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55272001" w14:textId="77777777" w:rsidR="002D1B09" w:rsidRDefault="0021107C" w:rsidP="004E5B98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659152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sz w:val="18"/>
              </w:rPr>
              <w:id w:val="-1217430818"/>
            </w:sdtPr>
            <w:sdtEndPr/>
            <w:sdtContent>
              <w:sdt>
                <w:sdtPr>
                  <w:rPr>
                    <w:sz w:val="18"/>
                  </w:rPr>
                  <w:id w:val="-1711403993"/>
                </w:sdtPr>
                <w:sdtEndPr/>
                <w:sdtContent>
                  <w:p w14:paraId="7A652539" w14:textId="1BD28B46" w:rsidR="002D1B09" w:rsidRPr="00784CC7" w:rsidRDefault="00F7223D" w:rsidP="00F7223D">
                    <w:pPr>
                      <w:pStyle w:val="Seznamsodrkami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Dle přiložené přílohy </w:t>
                    </w:r>
                    <w:r w:rsidRPr="00DD1349">
                      <w:rPr>
                        <w:sz w:val="18"/>
                      </w:rPr>
                      <w:t>Konkretizace dokl</w:t>
                    </w:r>
                    <w:r>
                      <w:rPr>
                        <w:sz w:val="18"/>
                      </w:rPr>
                      <w:t xml:space="preserve">adů o bezdlužnosti a bezúhonnosti vyjmenovaných osob </w:t>
                    </w:r>
                  </w:p>
                </w:sdtContent>
              </w:sdt>
            </w:sdtContent>
          </w:sdt>
        </w:tc>
      </w:tr>
      <w:tr w:rsidR="00A55F1A" w:rsidRPr="00784CC7" w14:paraId="202D8477" w14:textId="77777777" w:rsidTr="71C8AD47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6749677" w14:textId="77777777" w:rsidR="00A55F1A" w:rsidRDefault="00A55F1A" w:rsidP="00E03080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Doklad o poskytnutí kauce</w:t>
            </w:r>
          </w:p>
          <w:p w14:paraId="65E9EDFC" w14:textId="51B7C7D4" w:rsidR="00831F51" w:rsidRPr="00831F51" w:rsidRDefault="00831F51" w:rsidP="00831F51">
            <w:pPr>
              <w:pStyle w:val="RequirementsList"/>
              <w:numPr>
                <w:ilvl w:val="0"/>
                <w:numId w:val="0"/>
              </w:numPr>
              <w:ind w:left="284"/>
              <w:rPr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5A5BD3C2" w14:textId="77777777" w:rsidR="00A55F1A" w:rsidRDefault="0021107C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1459305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F1A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0FD792F2" w14:textId="77777777" w:rsidR="00A55F1A" w:rsidRDefault="0021107C" w:rsidP="00E03080">
            <w:pPr>
              <w:pStyle w:val="RequirementsList"/>
              <w:numPr>
                <w:ilvl w:val="0"/>
                <w:numId w:val="0"/>
              </w:numPr>
              <w:rPr>
                <w:rStyle w:val="TabStyl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613051213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Údaje o platbě" w:value="Údaje o platbě"/>
                </w:dropDownList>
              </w:sdtPr>
              <w:sdtEndPr/>
              <w:sdtContent>
                <w:r w:rsidR="00A55F1A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2615691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5C2CFCBE" w14:textId="77777777" w:rsidR="00A55F1A" w:rsidRPr="00784CC7" w:rsidRDefault="00A55F1A" w:rsidP="00E03080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44E8F305" w14:textId="77777777" w:rsidR="00A55F1A" w:rsidRDefault="0021107C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1811519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F1A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37BFD32B" w14:textId="77777777" w:rsidR="00A55F1A" w:rsidRDefault="0021107C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532001531"/>
                <w:showingPlcHdr/>
                <w:dropDownList>
                  <w:listItem w:value="Zvolte položku."/>
                  <w:listItem w:displayText="Rozhodnutí o přijetí bankovní záruky" w:value="Rozhodnutí o přijetí bankovní záruky"/>
                  <w:listItem w:displayText="Potvrzení banky o provedení platby na zvláštní účet Ministerstva financí" w:value="Potvrzení banky o provedení platby na zvláštní účet Ministerstva financí"/>
                  <w:listItem w:displayText="Rozhodnutí o použití složených pp na kauci podle § 93 ZHH (bod 17 Přechodných ustanovení)" w:value="Rozhodnutí o použití složených pp na kauci podle § 93 ZHH (bod 17 Přechodných ustanovení)"/>
                </w:dropDownList>
              </w:sdtPr>
              <w:sdtEndPr/>
              <w:sdtContent>
                <w:r w:rsidR="00A55F1A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napište sem:"/>
              <w:tag w:val="Název jiného podkladu napište sem:"/>
              <w:id w:val="-1252205275"/>
              <w:showingPlcHdr/>
            </w:sdtPr>
            <w:sdtEndPr>
              <w:rPr>
                <w:rStyle w:val="TabStyl"/>
              </w:rPr>
            </w:sdtEndPr>
            <w:sdtContent>
              <w:p w14:paraId="5514F5FB" w14:textId="77777777" w:rsidR="00A55F1A" w:rsidRPr="00784CC7" w:rsidRDefault="00A55F1A" w:rsidP="00E03080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10FB78C0" w14:textId="77777777" w:rsidTr="71C8AD47">
        <w:trPr>
          <w:trHeight w:val="104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7D4F4E3B" w14:textId="77777777" w:rsidR="00622D18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Doložení neexistence likvidace/úpadku v posledních 3 letech</w:t>
            </w:r>
          </w:p>
          <w:p w14:paraId="6820B32C" w14:textId="49E1E33F" w:rsidR="00622D18" w:rsidRPr="007C09C2" w:rsidRDefault="00622D18" w:rsidP="00622D18">
            <w:pPr>
              <w:pStyle w:val="Text"/>
              <w:ind w:left="284"/>
              <w:rPr>
                <w:b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49869200" w14:textId="77777777" w:rsidR="00622D18" w:rsidRDefault="0021107C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59829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A9BDCDF" w14:textId="77777777" w:rsidR="00622D18" w:rsidRDefault="0021107C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1679501132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/ insolv. rejstřík)" w:value="Z veřejného rejstříku (např. obch. / insolv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773091502"/>
            </w:sdtPr>
            <w:sdtEndPr>
              <w:rPr>
                <w:rStyle w:val="Standardnpsmoodstavce"/>
                <w:sz w:val="16"/>
              </w:rPr>
            </w:sdtEndPr>
            <w:sdtContent>
              <w:p w14:paraId="58752CCE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2244B3DA" w14:textId="77777777" w:rsidR="00622D18" w:rsidRDefault="0021107C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785195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 w:rsidRPr="00BC413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0B483F1" w14:textId="77777777" w:rsidR="00622D18" w:rsidRDefault="0021107C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585048053"/>
                <w:showingPlcHdr/>
                <w:dropDownList>
                  <w:listItem w:value="Zvolte položku."/>
                  <w:listItem w:displayText="Výpis ze zahraničního obchodního rejstříku" w:value="Výpis ze zahraničního obchodního rejstříku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201672567"/>
              <w:showingPlcHdr/>
            </w:sdtPr>
            <w:sdtEndPr>
              <w:rPr>
                <w:rStyle w:val="TabStyl"/>
              </w:rPr>
            </w:sdtEndPr>
            <w:sdtContent>
              <w:p w14:paraId="683694E8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6905D7" w14:paraId="0BA6E45B" w14:textId="77777777" w:rsidTr="71C8AD47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38C81D64" w14:textId="0DF091DB" w:rsidR="00622D18" w:rsidRPr="006905D7" w:rsidRDefault="00622D18" w:rsidP="00E03080">
            <w:pPr>
              <w:pStyle w:val="Nadpis2"/>
              <w:jc w:val="center"/>
              <w:rPr>
                <w:caps w:val="0"/>
                <w:sz w:val="22"/>
              </w:rPr>
            </w:pPr>
            <w:r w:rsidRPr="006905D7">
              <w:rPr>
                <w:caps w:val="0"/>
                <w:sz w:val="22"/>
              </w:rPr>
              <w:t>PŘÍLOHY I</w:t>
            </w:r>
            <w:r>
              <w:rPr>
                <w:caps w:val="0"/>
                <w:sz w:val="22"/>
              </w:rPr>
              <w:t>I</w:t>
            </w:r>
            <w:r w:rsidRPr="006905D7">
              <w:rPr>
                <w:caps w:val="0"/>
                <w:sz w:val="22"/>
              </w:rPr>
              <w:t xml:space="preserve"> – OB</w:t>
            </w:r>
            <w:r>
              <w:rPr>
                <w:caps w:val="0"/>
                <w:sz w:val="22"/>
              </w:rPr>
              <w:t>ECNÁ ZPŮSOBILOST K PROVOZOVÁNÍ HAZARDNÍCH HER</w:t>
            </w:r>
          </w:p>
          <w:p w14:paraId="701C604A" w14:textId="77777777" w:rsidR="00622D18" w:rsidRPr="006905D7" w:rsidRDefault="00622D18" w:rsidP="00E03080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 w:rsidRPr="006905D7">
              <w:rPr>
                <w:b w:val="0"/>
                <w:caps w:val="0"/>
                <w:sz w:val="22"/>
              </w:rPr>
              <w:t>podle § 6 odst. 1 ZHH</w:t>
            </w:r>
          </w:p>
        </w:tc>
      </w:tr>
      <w:tr w:rsidR="00622D18" w:rsidRPr="001A2614" w14:paraId="5907DF9D" w14:textId="77777777" w:rsidTr="71C8AD47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C933913" w14:textId="77777777" w:rsidR="00622D18" w:rsidRPr="00161966" w:rsidRDefault="00622D18" w:rsidP="00E03080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701425A" w14:textId="77777777" w:rsidR="00622D18" w:rsidRPr="00161966" w:rsidRDefault="00622D18" w:rsidP="00E03080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Pr="00161966">
              <w:rPr>
                <w:rStyle w:val="Znakapoznpodarou"/>
                <w:caps/>
                <w:sz w:val="18"/>
              </w:rPr>
              <w:footnoteReference w:id="5"/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65B563A" w14:textId="77777777" w:rsidR="00622D18" w:rsidRPr="00161966" w:rsidRDefault="00622D18" w:rsidP="00E03080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Pr="00161966">
              <w:rPr>
                <w:b/>
                <w:caps/>
                <w:sz w:val="18"/>
              </w:rPr>
              <w:br/>
              <w:t>+</w:t>
            </w:r>
            <w:r w:rsidRPr="00161966">
              <w:rPr>
                <w:b/>
                <w:caps/>
                <w:sz w:val="18"/>
              </w:rPr>
              <w:br/>
              <w:t>název příloh(y)</w:t>
            </w:r>
          </w:p>
        </w:tc>
      </w:tr>
      <w:tr w:rsidR="00622D18" w:rsidRPr="00784CC7" w14:paraId="6A0A8B11" w14:textId="77777777" w:rsidTr="71C8AD47">
        <w:trPr>
          <w:trHeight w:val="403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1A5D22" w14:textId="77777777" w:rsidR="00622D18" w:rsidRPr="007C09C2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 xml:space="preserve">Doložení </w:t>
            </w:r>
            <w:r>
              <w:rPr>
                <w:b/>
                <w:sz w:val="18"/>
              </w:rPr>
              <w:t>formy</w:t>
            </w:r>
            <w:r w:rsidRPr="00EE2527">
              <w:rPr>
                <w:rStyle w:val="Znakapoznpodarou"/>
                <w:sz w:val="18"/>
              </w:rPr>
              <w:footnoteReference w:id="6"/>
            </w:r>
            <w:r>
              <w:rPr>
                <w:b/>
                <w:sz w:val="18"/>
              </w:rPr>
              <w:t xml:space="preserve"> a </w:t>
            </w:r>
            <w:r w:rsidRPr="007C09C2">
              <w:rPr>
                <w:b/>
                <w:sz w:val="18"/>
              </w:rPr>
              <w:t xml:space="preserve">sídla </w:t>
            </w:r>
            <w:r>
              <w:rPr>
                <w:b/>
                <w:sz w:val="18"/>
              </w:rPr>
              <w:t>právnické osoby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7473A5AF" w14:textId="77777777" w:rsidR="00622D18" w:rsidRDefault="0021107C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750080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13A81D98" w14:textId="77777777" w:rsidR="00622D18" w:rsidRDefault="0021107C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792641546"/>
                <w:placeholder>
                  <w:docPart w:val="28B4A4634FF74DAE83A463E3BB7EFF94"/>
                </w:placeholder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  <w:r w:rsidR="00622D18">
              <w:rPr>
                <w:sz w:val="18"/>
              </w:rPr>
              <w:t xml:space="preserve"> </w:t>
            </w:r>
          </w:p>
          <w:sdt>
            <w:sdtPr>
              <w:rPr>
                <w:rStyle w:val="TabStyl"/>
              </w:rPr>
              <w:alias w:val="Specifikace např. č.j. správního řízení nebo zvolení rejstříku"/>
              <w:tag w:val="Specifikace např. č.j. správního řízení nebo zvolení rejstříku"/>
              <w:id w:val="-2125070953"/>
            </w:sdtPr>
            <w:sdtEndPr>
              <w:rPr>
                <w:rStyle w:val="Standardnpsmoodstavce"/>
                <w:sz w:val="16"/>
              </w:rPr>
            </w:sdtEndPr>
            <w:sdtContent>
              <w:p w14:paraId="3383FCCD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6986213B" w14:textId="77777777" w:rsidR="00622D18" w:rsidRDefault="0021107C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392725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9B5CFB0" w14:textId="77777777" w:rsidR="00622D18" w:rsidRDefault="0021107C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626993342"/>
                <w:placeholder>
                  <w:docPart w:val="D074599B726F438485B9E49768884D1E"/>
                </w:placeholder>
                <w:showingPlcHdr/>
                <w:dropDownList>
                  <w:listItem w:value="Zvolte položku."/>
                  <w:listItem w:displayText="Výpis ze zahraničního obchodního rejstříku, opatřený apostilou" w:value="Výpis ze zahraničního obchodního rejstříku, opatřený apostilou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580168665"/>
              <w:placeholder>
                <w:docPart w:val="1DACE6D29F4B4F779E0DE5594BAF2590"/>
              </w:placeholder>
              <w:showingPlcHdr/>
            </w:sdtPr>
            <w:sdtEndPr>
              <w:rPr>
                <w:rStyle w:val="TabStyl"/>
              </w:rPr>
            </w:sdtEndPr>
            <w:sdtContent>
              <w:p w14:paraId="2EED8B6C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6B994849" w14:textId="77777777" w:rsidTr="71C8AD47">
        <w:trPr>
          <w:trHeight w:val="38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1860D67" w14:textId="77777777" w:rsidR="00622D18" w:rsidRPr="007C09C2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Doložení organizační struktury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7EBCF66A" w14:textId="77777777" w:rsidR="00622D18" w:rsidRDefault="0021107C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200830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32464415" w14:textId="77777777" w:rsidR="00622D18" w:rsidRDefault="0021107C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2022773108"/>
                <w:placeholder>
                  <w:docPart w:val="0AFA246235FF4EA19C4089F1F8509F26"/>
                </w:placeholder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pecifikace např. č.j. správního řízení nebo zvolení rejstříku"/>
              <w:tag w:val="Specifikace např. č.j. správního řízení nebo zvolení rejstříku"/>
              <w:id w:val="1393780796"/>
            </w:sdtPr>
            <w:sdtEndPr>
              <w:rPr>
                <w:rStyle w:val="Standardnpsmoodstavce"/>
                <w:sz w:val="16"/>
              </w:rPr>
            </w:sdtEndPr>
            <w:sdtContent>
              <w:p w14:paraId="4CAEB1F8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64EE56DA" w14:textId="77777777" w:rsidR="00622D18" w:rsidRDefault="0021107C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958910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686C848" w14:textId="77777777" w:rsidR="00622D18" w:rsidRDefault="0021107C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863199890"/>
                <w:placeholder>
                  <w:docPart w:val="CF7440FC58A042CF972A1493A8C814FB"/>
                </w:placeholder>
                <w:showingPlcHdr/>
                <w:dropDownList>
                  <w:listItem w:value="Zvolte položku."/>
                  <w:listItem w:displayText="Organizační schéma společnosti" w:value="Organizační schéma společnosti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  <w:r w:rsidR="00622D18">
              <w:rPr>
                <w:sz w:val="18"/>
              </w:rPr>
              <w:tab/>
            </w:r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-1632323151"/>
              <w:showingPlcHdr/>
            </w:sdtPr>
            <w:sdtEndPr>
              <w:rPr>
                <w:rStyle w:val="TabStyl"/>
              </w:rPr>
            </w:sdtEndPr>
            <w:sdtContent>
              <w:p w14:paraId="1BBE38E4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36435811" w14:textId="77777777" w:rsidTr="71C8AD47">
        <w:trPr>
          <w:trHeight w:val="299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700F8" w14:textId="77777777" w:rsidR="00622D18" w:rsidRPr="007C09C2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Doložení zřízení kontrolního orgánu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5A6D0C06" w14:textId="77777777" w:rsidR="00622D18" w:rsidRDefault="0021107C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274143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4732B9B" w14:textId="77777777" w:rsidR="00622D18" w:rsidRDefault="0021107C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677394557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pecifikace např. č.j. správního řízení nebo zvolení rejstříku"/>
              <w:tag w:val="Specifikace např. č.j. správního řízení nebo zvolení rejstříku"/>
              <w:id w:val="1857606528"/>
            </w:sdtPr>
            <w:sdtEndPr>
              <w:rPr>
                <w:rStyle w:val="Standardnpsmoodstavce"/>
                <w:sz w:val="16"/>
              </w:rPr>
            </w:sdtEndPr>
            <w:sdtContent>
              <w:p w14:paraId="715CA296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09D64710" w14:textId="77777777" w:rsidR="00622D18" w:rsidRDefault="0021107C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59285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C70D9F2" w14:textId="77777777" w:rsidR="00622D18" w:rsidRDefault="0021107C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211809126"/>
                <w:showingPlcHdr/>
                <w:dropDownList>
                  <w:listItem w:value="Zvolte položku."/>
                  <w:listItem w:displayText="Výpis ze zahraničního obchodního rejstříku, opatřený apostilou" w:value="Výpis ze zahraničního obchodního rejstříku, opatřený apostilou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738212639"/>
              <w:showingPlcHdr/>
            </w:sdtPr>
            <w:sdtEndPr>
              <w:rPr>
                <w:rStyle w:val="TabStyl"/>
              </w:rPr>
            </w:sdtEndPr>
            <w:sdtContent>
              <w:p w14:paraId="10660E68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64C2C427" w14:textId="77777777" w:rsidTr="71C8AD47">
        <w:trPr>
          <w:trHeight w:val="345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964510" w14:textId="77777777" w:rsidR="00622D18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Doložení finanční stability – účetní závěrka ověřená auditorem </w:t>
            </w:r>
          </w:p>
          <w:p w14:paraId="2FE45C31" w14:textId="6EAD07FD" w:rsidR="00622D18" w:rsidRPr="00CF6D04" w:rsidRDefault="00622D18" w:rsidP="71C8AD47">
            <w:pPr>
              <w:pStyle w:val="Text"/>
              <w:ind w:left="284"/>
              <w:rPr>
                <w:sz w:val="18"/>
                <w:szCs w:val="18"/>
              </w:rPr>
            </w:pPr>
            <w:r w:rsidRPr="71C8AD47">
              <w:rPr>
                <w:sz w:val="18"/>
                <w:szCs w:val="18"/>
              </w:rPr>
              <w:t>(ne starší 12</w:t>
            </w:r>
            <w:r w:rsidR="3F69A0A6" w:rsidRPr="71C8AD47">
              <w:rPr>
                <w:sz w:val="18"/>
                <w:szCs w:val="18"/>
              </w:rPr>
              <w:t xml:space="preserve"> </w:t>
            </w:r>
            <w:r w:rsidRPr="71C8AD47">
              <w:rPr>
                <w:sz w:val="18"/>
                <w:szCs w:val="18"/>
              </w:rPr>
              <w:t>m</w:t>
            </w:r>
            <w:r w:rsidR="27684FB7" w:rsidRPr="71C8AD47">
              <w:rPr>
                <w:sz w:val="18"/>
                <w:szCs w:val="18"/>
              </w:rPr>
              <w:t>ěsíců</w:t>
            </w:r>
            <w:r w:rsidRPr="71C8AD47">
              <w:rPr>
                <w:sz w:val="18"/>
                <w:szCs w:val="18"/>
              </w:rPr>
              <w:t>)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66B1946C" w14:textId="77777777" w:rsidR="00622D18" w:rsidRDefault="0021107C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7472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597DE28" w14:textId="77777777" w:rsidR="00622D18" w:rsidRDefault="0021107C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479206077"/>
                <w:showingPlcHdr/>
                <w:dropDownList>
                  <w:listItem w:value="Zvolte položku."/>
                  <w:listItem w:displayText="§ 6 odst. 2 správního řádu" w:value="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1242749726"/>
            </w:sdtPr>
            <w:sdtEndPr>
              <w:rPr>
                <w:rStyle w:val="Standardnpsmoodstavce"/>
                <w:sz w:val="16"/>
              </w:rPr>
            </w:sdtEndPr>
            <w:sdtContent>
              <w:p w14:paraId="6E328616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234EE6DD" w14:textId="77777777" w:rsidR="00622D18" w:rsidRDefault="0021107C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5448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 w:rsidRPr="00BC413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4FB8347" w14:textId="77777777" w:rsidR="00622D18" w:rsidRDefault="0021107C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982817731"/>
                <w:showingPlcHdr/>
                <w:dropDownList>
                  <w:listItem w:value="Zvolte položku."/>
                  <w:listItem w:displayText="Účetní závěrka" w:value="Účetní závěrka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  <w:r w:rsidR="00622D18">
              <w:rPr>
                <w:sz w:val="18"/>
              </w:rPr>
              <w:tab/>
            </w:r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-396747074"/>
              <w:showingPlcHdr/>
            </w:sdtPr>
            <w:sdtEndPr>
              <w:rPr>
                <w:rStyle w:val="TabStyl"/>
              </w:rPr>
            </w:sdtEndPr>
            <w:sdtContent>
              <w:p w14:paraId="5FE81036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06EBDD36" w14:textId="77777777" w:rsidTr="71C8AD47">
        <w:trPr>
          <w:trHeight w:val="334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EBF286" w14:textId="77777777" w:rsidR="00622D18" w:rsidRPr="007C09C2" w:rsidRDefault="00622D18" w:rsidP="00BA300F">
            <w:pPr>
              <w:pStyle w:val="Text"/>
              <w:keepNext/>
              <w:numPr>
                <w:ilvl w:val="0"/>
                <w:numId w:val="6"/>
              </w:numPr>
              <w:ind w:left="336" w:hanging="336"/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lastRenderedPageBreak/>
              <w:t>Doložení průhledného a nezávadného původu zdrojů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5CC3B6CD" w14:textId="77777777" w:rsidR="00622D18" w:rsidRDefault="0021107C" w:rsidP="00831F51">
            <w:pPr>
              <w:pStyle w:val="Text"/>
              <w:keepNext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829598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B48B22F" w14:textId="77777777" w:rsidR="00622D18" w:rsidRDefault="0021107C" w:rsidP="00831F51">
            <w:pPr>
              <w:pStyle w:val="Text"/>
              <w:keepNext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152564472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pecifikace např. č.j. správního řízení nebo zvolení rejstříku"/>
              <w:tag w:val="Specifikace např. č.j. správního řízení nebo zvolení rejstříku"/>
              <w:id w:val="1125809603"/>
            </w:sdtPr>
            <w:sdtEndPr>
              <w:rPr>
                <w:rStyle w:val="Standardnpsmoodstavce"/>
                <w:sz w:val="16"/>
              </w:rPr>
            </w:sdtEndPr>
            <w:sdtContent>
              <w:p w14:paraId="0EE89B81" w14:textId="77777777" w:rsidR="00622D18" w:rsidRPr="00784CC7" w:rsidRDefault="00622D18" w:rsidP="00831F51">
                <w:pPr>
                  <w:pStyle w:val="Text"/>
                  <w:keepNext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0CA262F5" w14:textId="77777777" w:rsidR="00622D18" w:rsidRDefault="0021107C" w:rsidP="00831F51">
            <w:pPr>
              <w:pStyle w:val="Text"/>
              <w:keepNext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058312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 w:rsidRPr="00BC413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lang w:bidi="cs-CZ"/>
              </w:rPr>
              <w:id w:val="-1952305737"/>
            </w:sdtPr>
            <w:sdtEndPr>
              <w:rPr>
                <w:lang w:bidi="ar-SA"/>
              </w:rPr>
            </w:sdtEndPr>
            <w:sdtContent>
              <w:p w14:paraId="4CBB023B" w14:textId="77777777" w:rsidR="00622D18" w:rsidRDefault="00622D18" w:rsidP="00831F51">
                <w:pPr>
                  <w:pStyle w:val="Seznamsodrkami"/>
                  <w:keepNext/>
                  <w:rPr>
                    <w:sz w:val="18"/>
                  </w:rPr>
                </w:pPr>
                <w:r w:rsidRPr="007D6C69">
                  <w:rPr>
                    <w:sz w:val="18"/>
                  </w:rPr>
                  <w:t>Účetní závěrka (viz podklad dle bodu 4.)</w:t>
                </w:r>
              </w:p>
              <w:p w14:paraId="3D51783C" w14:textId="77777777" w:rsidR="00622D18" w:rsidRPr="007D6C69" w:rsidRDefault="0021107C" w:rsidP="00831F51">
                <w:pPr>
                  <w:pStyle w:val="Seznamsodrkami"/>
                  <w:keepNext/>
                  <w:rPr>
                    <w:sz w:val="18"/>
                  </w:rPr>
                </w:pPr>
                <w:sdt>
                  <w:sdtPr>
                    <w:rPr>
                      <w:sz w:val="18"/>
                    </w:rPr>
                    <w:id w:val="125447964"/>
                  </w:sdtPr>
                  <w:sdtEndPr/>
                  <w:sdtContent>
                    <w:r w:rsidR="00622D18" w:rsidRPr="007D6C69">
                      <w:rPr>
                        <w:sz w:val="18"/>
                      </w:rPr>
                      <w:t>Daňová přiznání (za období …)</w:t>
                    </w:r>
                  </w:sdtContent>
                </w:sdt>
              </w:p>
              <w:p w14:paraId="797E77BA" w14:textId="77777777" w:rsidR="00622D18" w:rsidRPr="007D6C69" w:rsidRDefault="00622D18" w:rsidP="00831F51">
                <w:pPr>
                  <w:pStyle w:val="Seznamsodrkami"/>
                  <w:keepNext/>
                  <w:rPr>
                    <w:sz w:val="18"/>
                  </w:rPr>
                </w:pPr>
                <w:r w:rsidRPr="007D6C69">
                  <w:rPr>
                    <w:sz w:val="18"/>
                  </w:rPr>
                  <w:t>Smlouva o prodeji nemovitosti (doplňte identifikátory dokumentů …)</w:t>
                </w:r>
              </w:p>
              <w:p w14:paraId="03C403EC" w14:textId="77777777" w:rsidR="00622D18" w:rsidRPr="007D6C69" w:rsidRDefault="00622D18" w:rsidP="00831F51">
                <w:pPr>
                  <w:pStyle w:val="Seznamsodrkami"/>
                  <w:keepNext/>
                  <w:rPr>
                    <w:sz w:val="18"/>
                  </w:rPr>
                </w:pPr>
                <w:r w:rsidRPr="007D6C69">
                  <w:rPr>
                    <w:sz w:val="18"/>
                  </w:rPr>
                  <w:t>Úvěrová smlouva (doplňte identifikátory dokumentů…)</w:t>
                </w:r>
              </w:p>
              <w:p w14:paraId="11D73733" w14:textId="77777777" w:rsidR="00622D18" w:rsidRPr="007D6C69" w:rsidRDefault="00622D18" w:rsidP="00831F51">
                <w:pPr>
                  <w:pStyle w:val="Seznamsodrkami"/>
                  <w:keepNext/>
                  <w:rPr>
                    <w:sz w:val="18"/>
                  </w:rPr>
                </w:pPr>
                <w:r w:rsidRPr="007D6C69">
                  <w:rPr>
                    <w:sz w:val="18"/>
                  </w:rPr>
                  <w:t>Emisní podmínky (doplňte identifikátory dokumentů…)</w:t>
                </w:r>
              </w:p>
              <w:p w14:paraId="086D576D" w14:textId="77777777" w:rsidR="00622D18" w:rsidRPr="007D6C69" w:rsidRDefault="00622D18" w:rsidP="00831F51">
                <w:pPr>
                  <w:pStyle w:val="Seznamsodrkami"/>
                  <w:keepNext/>
                  <w:rPr>
                    <w:sz w:val="18"/>
                  </w:rPr>
                </w:pPr>
                <w:r w:rsidRPr="007D6C69">
                  <w:rPr>
                    <w:sz w:val="18"/>
                  </w:rPr>
                  <w:t>Usnesení soudu ve věci dědictví (doplňte identifikátory dokumentů…)</w:t>
                </w:r>
              </w:p>
              <w:p w14:paraId="65BFB767" w14:textId="77777777" w:rsidR="00622D18" w:rsidRPr="00D45249" w:rsidRDefault="00622D18" w:rsidP="00831F51">
                <w:pPr>
                  <w:pStyle w:val="Seznamsodrkami"/>
                  <w:keepNext/>
                </w:pPr>
                <w:r w:rsidRPr="007D6C69">
                  <w:rPr>
                    <w:sz w:val="18"/>
                  </w:rPr>
                  <w:t>Další smlouvy (doplňte názvy a identifikátory dokumentů…)</w:t>
                </w:r>
              </w:p>
            </w:sdtContent>
          </w:sdt>
        </w:tc>
      </w:tr>
      <w:tr w:rsidR="00622D18" w:rsidRPr="00784CC7" w14:paraId="2652A421" w14:textId="77777777" w:rsidTr="71C8AD47">
        <w:trPr>
          <w:trHeight w:val="368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921E96" w14:textId="77777777" w:rsidR="00622D18" w:rsidRPr="007C09C2" w:rsidRDefault="00622D18" w:rsidP="00BA300F">
            <w:pPr>
              <w:pStyle w:val="Text"/>
              <w:numPr>
                <w:ilvl w:val="0"/>
                <w:numId w:val="6"/>
              </w:numPr>
              <w:ind w:left="336" w:hanging="336"/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 xml:space="preserve">Doložení průhledné vlastnické struktury 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7DAC1C48" w14:textId="77777777" w:rsidR="00622D18" w:rsidRDefault="0021107C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214384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EC5F469" w14:textId="77777777" w:rsidR="00622D18" w:rsidRDefault="0021107C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2049336922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pecifikace např. č.j. správního řízení nebo zvolení rejstříku"/>
              <w:tag w:val="Specifikace např. č.j. správního řízení nebo zvolení rejstříku"/>
              <w:id w:val="-1368289565"/>
            </w:sdtPr>
            <w:sdtEndPr>
              <w:rPr>
                <w:rStyle w:val="Standardnpsmoodstavce"/>
                <w:sz w:val="16"/>
              </w:rPr>
            </w:sdtEndPr>
            <w:sdtContent>
              <w:p w14:paraId="1B3E3C89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3DA505D2" w14:textId="77777777" w:rsidR="00622D18" w:rsidRDefault="0021107C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22480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EDD3003" w14:textId="77777777" w:rsidR="00622D18" w:rsidRDefault="0021107C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877157387"/>
                <w:showingPlcHdr/>
                <w:dropDownList>
                  <w:listItem w:value="Zvolte položku."/>
                  <w:listItem w:displayText="Organizační schéma společnosti" w:value="Organizační schéma společnosti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67232718"/>
              <w:showingPlcHdr/>
            </w:sdtPr>
            <w:sdtEndPr>
              <w:rPr>
                <w:rStyle w:val="TabStyl"/>
              </w:rPr>
            </w:sdtEndPr>
            <w:sdtContent>
              <w:p w14:paraId="0687E46B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2D1B09" w:rsidRPr="00784CC7" w14:paraId="70D93E13" w14:textId="77777777" w:rsidTr="71C8AD47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7133F209" w14:textId="3DD8DB05" w:rsidR="002D1B09" w:rsidRPr="00784CC7" w:rsidRDefault="00680451" w:rsidP="00831F51">
            <w:pPr>
              <w:pStyle w:val="Nadpis2"/>
              <w:jc w:val="center"/>
              <w:rPr>
                <w:sz w:val="20"/>
              </w:rPr>
            </w:pPr>
            <w:r>
              <w:rPr>
                <w:sz w:val="22"/>
              </w:rPr>
              <w:t>PŘÍLOHY iII</w:t>
            </w:r>
            <w:r w:rsidR="002D1B09">
              <w:rPr>
                <w:sz w:val="22"/>
              </w:rPr>
              <w:t xml:space="preserve"> – </w:t>
            </w:r>
            <w:r w:rsidR="002D1B09" w:rsidRPr="004F093D">
              <w:rPr>
                <w:sz w:val="22"/>
              </w:rPr>
              <w:t xml:space="preserve">Ostatní </w:t>
            </w:r>
            <w:r w:rsidR="002D1B09">
              <w:rPr>
                <w:sz w:val="22"/>
              </w:rPr>
              <w:t>PODKLADY</w:t>
            </w:r>
            <w:r w:rsidR="002D1B09" w:rsidRPr="004F093D">
              <w:rPr>
                <w:sz w:val="22"/>
              </w:rPr>
              <w:t xml:space="preserve"> dokládající </w:t>
            </w:r>
            <w:r w:rsidR="002D1B09">
              <w:rPr>
                <w:sz w:val="22"/>
              </w:rPr>
              <w:t xml:space="preserve">jINÁ </w:t>
            </w:r>
            <w:r w:rsidR="002D1B09" w:rsidRPr="004F093D">
              <w:rPr>
                <w:sz w:val="22"/>
              </w:rPr>
              <w:t>tvrzení účastníka</w:t>
            </w:r>
            <w:r w:rsidR="002D1B09" w:rsidRPr="00EE2527">
              <w:rPr>
                <w:rStyle w:val="Znakapoznpodarou"/>
                <w:b w:val="0"/>
                <w:sz w:val="20"/>
              </w:rPr>
              <w:footnoteReference w:id="7"/>
            </w:r>
          </w:p>
        </w:tc>
      </w:tr>
      <w:tr w:rsidR="002D1B09" w:rsidRPr="00784CC7" w14:paraId="07B6F3B3" w14:textId="77777777" w:rsidTr="71C8AD47">
        <w:trPr>
          <w:trHeight w:val="851"/>
          <w:jc w:val="center"/>
        </w:trPr>
        <w:sdt>
          <w:sdtPr>
            <w:rPr>
              <w:sz w:val="18"/>
            </w:rPr>
            <w:alias w:val="Sem vepište případné další podklady (odrážku aktivujete Ctrl+L)"/>
            <w:tag w:val="Sem vepište další podklady (odrážku aktivujete Ctrl+L)"/>
            <w:id w:val="916138391"/>
            <w:showingPlcHdr/>
          </w:sdtPr>
          <w:sdtEndPr/>
          <w:sdtContent>
            <w:tc>
              <w:tcPr>
                <w:tcW w:w="10086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</w:tcPr>
              <w:p w14:paraId="592F5404" w14:textId="77777777" w:rsidR="002D1B09" w:rsidRPr="00784CC7" w:rsidRDefault="002D1B09" w:rsidP="00534705">
                <w:pPr>
                  <w:pStyle w:val="RequirementsList"/>
                  <w:keepNext/>
                  <w:keepLines/>
                  <w:numPr>
                    <w:ilvl w:val="0"/>
                    <w:numId w:val="0"/>
                  </w:numPr>
                  <w:ind w:left="288" w:hanging="288"/>
                  <w:rPr>
                    <w:sz w:val="18"/>
                  </w:rPr>
                </w:pPr>
                <w:r w:rsidRPr="00930133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0AFD021" w14:textId="77777777" w:rsidR="004F093D" w:rsidRDefault="004F093D" w:rsidP="00534705">
      <w:pPr>
        <w:keepNext/>
        <w:keepLines/>
        <w:ind w:left="142"/>
        <w:rPr>
          <w:sz w:val="18"/>
        </w:rPr>
      </w:pPr>
    </w:p>
    <w:p w14:paraId="43D03B02" w14:textId="77777777" w:rsidR="00D65C16" w:rsidRDefault="004F093D" w:rsidP="00534705">
      <w:pPr>
        <w:keepNext/>
        <w:keepLines/>
        <w:ind w:left="142"/>
        <w:rPr>
          <w:sz w:val="20"/>
        </w:rPr>
      </w:pPr>
      <w:r w:rsidRPr="004F093D">
        <w:rPr>
          <w:sz w:val="20"/>
        </w:rPr>
        <w:t xml:space="preserve">V </w:t>
      </w:r>
      <w:sdt>
        <w:sdtPr>
          <w:rPr>
            <w:sz w:val="20"/>
          </w:rPr>
          <w:alias w:val="Místo (město)"/>
          <w:tag w:val="Místo (město)"/>
          <w:id w:val="-736081673"/>
          <w:showingPlcHdr/>
        </w:sdtPr>
        <w:sdtEndPr/>
        <w:sdtContent>
          <w:r w:rsidRPr="004F093D">
            <w:rPr>
              <w:rStyle w:val="Zstupntext"/>
              <w:sz w:val="18"/>
            </w:rPr>
            <w:t>Klikněte sem a zadejte text.</w:t>
          </w:r>
        </w:sdtContent>
      </w:sdt>
      <w:r w:rsidRPr="004F093D">
        <w:rPr>
          <w:sz w:val="20"/>
        </w:rPr>
        <w:t xml:space="preserve"> dne </w:t>
      </w:r>
      <w:sdt>
        <w:sdtPr>
          <w:rPr>
            <w:sz w:val="20"/>
          </w:rPr>
          <w:alias w:val="Datum"/>
          <w:tag w:val="Datum"/>
          <w:id w:val="1971934588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093D">
            <w:rPr>
              <w:rStyle w:val="Zstupntext"/>
              <w:sz w:val="18"/>
            </w:rPr>
            <w:t>Klikněte sem a zadejte datum.</w:t>
          </w:r>
        </w:sdtContent>
      </w:sdt>
    </w:p>
    <w:p w14:paraId="26749E56" w14:textId="77777777" w:rsidR="004F093D" w:rsidRDefault="004F093D" w:rsidP="004F093D">
      <w:pPr>
        <w:ind w:left="142"/>
        <w:rPr>
          <w:sz w:val="20"/>
        </w:rPr>
      </w:pPr>
    </w:p>
    <w:p w14:paraId="62EAFE37" w14:textId="77777777" w:rsidR="004F093D" w:rsidRDefault="004F093D" w:rsidP="004F093D">
      <w:pPr>
        <w:ind w:left="142"/>
        <w:rPr>
          <w:sz w:val="20"/>
        </w:rPr>
      </w:pPr>
    </w:p>
    <w:p w14:paraId="6C276DED" w14:textId="77777777" w:rsidR="004F093D" w:rsidRDefault="004F093D" w:rsidP="004F093D">
      <w:pPr>
        <w:ind w:left="142"/>
        <w:rPr>
          <w:sz w:val="20"/>
        </w:rPr>
      </w:pPr>
    </w:p>
    <w:p w14:paraId="3FB11728" w14:textId="77777777" w:rsidR="004F093D" w:rsidRDefault="004F093D" w:rsidP="004F093D">
      <w:pPr>
        <w:ind w:left="142"/>
        <w:rPr>
          <w:sz w:val="20"/>
        </w:rPr>
      </w:pPr>
    </w:p>
    <w:p w14:paraId="07D22F54" w14:textId="77777777" w:rsidR="004F093D" w:rsidRDefault="004F093D" w:rsidP="004F093D">
      <w:pPr>
        <w:ind w:left="142"/>
        <w:rPr>
          <w:sz w:val="20"/>
        </w:rPr>
      </w:pPr>
    </w:p>
    <w:p w14:paraId="256E5C2B" w14:textId="77777777" w:rsidR="004F093D" w:rsidRDefault="004F093D" w:rsidP="004F093D">
      <w:pPr>
        <w:ind w:left="142"/>
        <w:rPr>
          <w:sz w:val="20"/>
        </w:rPr>
      </w:pPr>
    </w:p>
    <w:p w14:paraId="15D2AF5F" w14:textId="77777777" w:rsidR="004F093D" w:rsidRDefault="004F093D" w:rsidP="004F093D">
      <w:pPr>
        <w:ind w:left="142"/>
        <w:rPr>
          <w:sz w:val="20"/>
        </w:rPr>
      </w:pPr>
    </w:p>
    <w:p w14:paraId="4E9E8981" w14:textId="77777777" w:rsidR="004F093D" w:rsidRDefault="004F093D" w:rsidP="00D016C5">
      <w:pPr>
        <w:ind w:left="5103"/>
        <w:jc w:val="center"/>
        <w:rPr>
          <w:sz w:val="20"/>
        </w:rPr>
      </w:pPr>
      <w:r>
        <w:rPr>
          <w:sz w:val="20"/>
        </w:rPr>
        <w:t>____________________</w:t>
      </w:r>
      <w:r w:rsidR="003247E7">
        <w:rPr>
          <w:sz w:val="20"/>
        </w:rPr>
        <w:t>______</w:t>
      </w:r>
      <w:r w:rsidR="00D016C5">
        <w:rPr>
          <w:sz w:val="20"/>
        </w:rPr>
        <w:t>____________________</w:t>
      </w:r>
    </w:p>
    <w:p w14:paraId="330E0A55" w14:textId="45FE02E5" w:rsidR="004F093D" w:rsidRPr="004F093D" w:rsidRDefault="000D7E3A" w:rsidP="00D016C5">
      <w:pPr>
        <w:ind w:left="5103"/>
        <w:jc w:val="center"/>
        <w:rPr>
          <w:sz w:val="20"/>
        </w:rPr>
      </w:pPr>
      <w:r>
        <w:rPr>
          <w:sz w:val="20"/>
        </w:rPr>
        <w:t>podpis oprávněné osoby</w:t>
      </w:r>
    </w:p>
    <w:sectPr w:rsidR="004F093D" w:rsidRPr="004F093D" w:rsidSect="001C010B">
      <w:footerReference w:type="default" r:id="rId11"/>
      <w:pgSz w:w="11907" w:h="16839"/>
      <w:pgMar w:top="1021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83B34" w14:textId="77777777" w:rsidR="00145C05" w:rsidRDefault="00145C05" w:rsidP="00896A67">
      <w:r>
        <w:separator/>
      </w:r>
    </w:p>
  </w:endnote>
  <w:endnote w:type="continuationSeparator" w:id="0">
    <w:p w14:paraId="43467D34" w14:textId="77777777" w:rsidR="00145C05" w:rsidRDefault="00145C05" w:rsidP="008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DFFA6" w14:textId="01C7B33B" w:rsidR="001A2614" w:rsidRDefault="001A2614">
    <w:pPr>
      <w:pStyle w:val="Zpat"/>
      <w:jc w:val="center"/>
    </w:pPr>
    <w:r>
      <w:t xml:space="preserve"> - </w:t>
    </w:r>
    <w:sdt>
      <w:sdtPr>
        <w:id w:val="8698055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B67B6">
          <w:rPr>
            <w:noProof/>
          </w:rPr>
          <w:t>1</w:t>
        </w:r>
        <w:r>
          <w:fldChar w:fldCharType="end"/>
        </w:r>
        <w:r>
          <w:t xml:space="preserve"> -</w:t>
        </w:r>
      </w:sdtContent>
    </w:sdt>
  </w:p>
  <w:p w14:paraId="12C545FE" w14:textId="77777777" w:rsidR="004F093D" w:rsidRDefault="004F09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0A5C6" w14:textId="77777777" w:rsidR="00145C05" w:rsidRDefault="00145C05" w:rsidP="00896A67">
      <w:r>
        <w:separator/>
      </w:r>
    </w:p>
  </w:footnote>
  <w:footnote w:type="continuationSeparator" w:id="0">
    <w:p w14:paraId="086A08C1" w14:textId="77777777" w:rsidR="00145C05" w:rsidRDefault="00145C05" w:rsidP="00896A67">
      <w:r>
        <w:continuationSeparator/>
      </w:r>
    </w:p>
  </w:footnote>
  <w:footnote w:id="1">
    <w:p w14:paraId="3E1B9150" w14:textId="77777777" w:rsidR="002D1B09" w:rsidRDefault="002D1B09" w:rsidP="000C7E1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 w:rsidRPr="003247E7">
        <w:rPr>
          <w:sz w:val="16"/>
        </w:rPr>
        <w:t xml:space="preserve"> </w:t>
      </w:r>
      <w:r>
        <w:rPr>
          <w:sz w:val="16"/>
        </w:rPr>
        <w:t>Pokud žadatel uvede jakoukoli možnost, musí ji specifikovat ve formulářovém poli níže.</w:t>
      </w:r>
    </w:p>
  </w:footnote>
  <w:footnote w:id="2">
    <w:p w14:paraId="7D457444" w14:textId="77D0CA62" w:rsidR="002854A4" w:rsidRDefault="002854A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854A4">
        <w:rPr>
          <w:sz w:val="16"/>
        </w:rPr>
        <w:t>Formulář seznamu osob je přílohou tohoto formuláře žádosti.</w:t>
      </w:r>
    </w:p>
  </w:footnote>
  <w:footnote w:id="3">
    <w:p w14:paraId="6831B394" w14:textId="7FDFCCBF" w:rsidR="00DD1349" w:rsidRDefault="00DD134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681900" w:rsidRPr="00F7223D">
        <w:rPr>
          <w:sz w:val="16"/>
        </w:rPr>
        <w:t>Konkretizaci dokladů o bezdlužnosti a bezúhonnosti jednotlivých osob je vhodné vyznačit</w:t>
      </w:r>
      <w:r w:rsidR="009662E8" w:rsidRPr="00F7223D">
        <w:rPr>
          <w:sz w:val="16"/>
        </w:rPr>
        <w:t xml:space="preserve"> ve formuláři</w:t>
      </w:r>
      <w:r w:rsidR="00A02033" w:rsidRPr="00F7223D">
        <w:rPr>
          <w:sz w:val="16"/>
        </w:rPr>
        <w:t>, který je přílohou tohoto formuláře žádosti.</w:t>
      </w:r>
    </w:p>
  </w:footnote>
  <w:footnote w:id="4">
    <w:p w14:paraId="16A22BC9" w14:textId="1D201A2A" w:rsidR="00705540" w:rsidRDefault="00705540">
      <w:pPr>
        <w:pStyle w:val="Textpoznpodarou"/>
        <w:contextualSpacing/>
      </w:pPr>
      <w:r>
        <w:rPr>
          <w:rStyle w:val="Znakapoznpodarou"/>
        </w:rPr>
        <w:footnoteRef/>
      </w:r>
      <w:r>
        <w:t xml:space="preserve"> </w:t>
      </w:r>
      <w:r w:rsidRPr="00101B89">
        <w:rPr>
          <w:sz w:val="16"/>
        </w:rPr>
        <w:t>Konkretizaci dokladů o bezdlužnosti a bezúhonnosti jednotlivých osob je vhodné vyznačit ve formuláři, který je přílohou tohoto formuláře žádosti.</w:t>
      </w:r>
    </w:p>
  </w:footnote>
  <w:footnote w:id="5">
    <w:p w14:paraId="4B6F55DD" w14:textId="77777777" w:rsidR="00622D18" w:rsidRDefault="00622D18" w:rsidP="00622D1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>
        <w:rPr>
          <w:sz w:val="16"/>
        </w:rPr>
        <w:t xml:space="preserve"> Pokud žadatel uvede jakoukoli možnost, musí ji specifikovat ve formulářovém poli níže.</w:t>
      </w:r>
    </w:p>
  </w:footnote>
  <w:footnote w:id="6">
    <w:p w14:paraId="093DCAE4" w14:textId="77777777" w:rsidR="00622D18" w:rsidRDefault="00622D18" w:rsidP="00622D1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P</w:t>
      </w:r>
      <w:r w:rsidRPr="007F7287">
        <w:rPr>
          <w:sz w:val="16"/>
        </w:rPr>
        <w:t>odle § 6 odst. 1 písm. b) ZHH</w:t>
      </w:r>
      <w:r>
        <w:rPr>
          <w:sz w:val="16"/>
        </w:rPr>
        <w:t xml:space="preserve"> je nutné doložit, že se jedná o právnickou osobu se sídlem v České republice, jiném členském státě Evropské unie nebo ve státě, který je smluvní stranou Dohody o Evropském hospodářském prostoru.</w:t>
      </w:r>
    </w:p>
  </w:footnote>
  <w:footnote w:id="7">
    <w:p w14:paraId="2DCF9013" w14:textId="77777777" w:rsidR="002D1B09" w:rsidRDefault="002D1B09" w:rsidP="00C8194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4C2EA0">
        <w:rPr>
          <w:sz w:val="16"/>
          <w:szCs w:val="16"/>
        </w:rPr>
        <w:t>Jedná se pouze o fakultativní položku.</w:t>
      </w:r>
      <w:r>
        <w:t xml:space="preserve"> </w:t>
      </w:r>
      <w:r>
        <w:rPr>
          <w:sz w:val="16"/>
        </w:rPr>
        <w:t>Pokud žadatel zvolí vyplnění této části formuláře, musí uvést název podkladu a tvrzení, které touto přílohou dokládá.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82E00A3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4BAF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41A"/>
    <w:multiLevelType w:val="hybridMultilevel"/>
    <w:tmpl w:val="786C61E0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88C"/>
    <w:multiLevelType w:val="hybridMultilevel"/>
    <w:tmpl w:val="E60AB882"/>
    <w:lvl w:ilvl="0" w:tplc="3F2017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0AB0"/>
    <w:multiLevelType w:val="hybridMultilevel"/>
    <w:tmpl w:val="FF96C3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4EC44D4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72A"/>
    <w:multiLevelType w:val="hybridMultilevel"/>
    <w:tmpl w:val="957638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B073A"/>
    <w:multiLevelType w:val="hybridMultilevel"/>
    <w:tmpl w:val="C782469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D2A2C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33DC1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35D90"/>
    <w:multiLevelType w:val="hybridMultilevel"/>
    <w:tmpl w:val="A8F08D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BA222CD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87F70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2121EA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F2936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C7ACD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9"/>
  </w:num>
  <w:num w:numId="9">
    <w:abstractNumId w:val="15"/>
  </w:num>
  <w:num w:numId="10">
    <w:abstractNumId w:val="14"/>
  </w:num>
  <w:num w:numId="11">
    <w:abstractNumId w:val="12"/>
  </w:num>
  <w:num w:numId="12">
    <w:abstractNumId w:val="13"/>
  </w:num>
  <w:num w:numId="13">
    <w:abstractNumId w:val="8"/>
  </w:num>
  <w:num w:numId="14">
    <w:abstractNumId w:val="2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35A"/>
    <w:rsid w:val="00001CFB"/>
    <w:rsid w:val="000109A6"/>
    <w:rsid w:val="00032048"/>
    <w:rsid w:val="00032C54"/>
    <w:rsid w:val="00045B5C"/>
    <w:rsid w:val="000563FC"/>
    <w:rsid w:val="00071655"/>
    <w:rsid w:val="00073822"/>
    <w:rsid w:val="00096F27"/>
    <w:rsid w:val="000A1067"/>
    <w:rsid w:val="000B50B6"/>
    <w:rsid w:val="000C7E1E"/>
    <w:rsid w:val="000D04AC"/>
    <w:rsid w:val="000D7E3A"/>
    <w:rsid w:val="000E6B6D"/>
    <w:rsid w:val="000F6BE2"/>
    <w:rsid w:val="00104FEC"/>
    <w:rsid w:val="00133569"/>
    <w:rsid w:val="00145C05"/>
    <w:rsid w:val="0015466F"/>
    <w:rsid w:val="00161966"/>
    <w:rsid w:val="0019243B"/>
    <w:rsid w:val="001A2614"/>
    <w:rsid w:val="001B0F6C"/>
    <w:rsid w:val="001B13F9"/>
    <w:rsid w:val="001B4D36"/>
    <w:rsid w:val="001B5B3C"/>
    <w:rsid w:val="001C010B"/>
    <w:rsid w:val="001C09BD"/>
    <w:rsid w:val="001C47C0"/>
    <w:rsid w:val="001E2631"/>
    <w:rsid w:val="002061E8"/>
    <w:rsid w:val="0021107C"/>
    <w:rsid w:val="00212020"/>
    <w:rsid w:val="00242FBC"/>
    <w:rsid w:val="00247F96"/>
    <w:rsid w:val="0025159D"/>
    <w:rsid w:val="00254353"/>
    <w:rsid w:val="00255A6F"/>
    <w:rsid w:val="002672F9"/>
    <w:rsid w:val="00272BC1"/>
    <w:rsid w:val="0027593F"/>
    <w:rsid w:val="002766A0"/>
    <w:rsid w:val="002854A4"/>
    <w:rsid w:val="00295162"/>
    <w:rsid w:val="002A1A10"/>
    <w:rsid w:val="002B17B6"/>
    <w:rsid w:val="002B5512"/>
    <w:rsid w:val="002D1B09"/>
    <w:rsid w:val="002D45C0"/>
    <w:rsid w:val="002E1220"/>
    <w:rsid w:val="002E6705"/>
    <w:rsid w:val="0030458F"/>
    <w:rsid w:val="0032118F"/>
    <w:rsid w:val="003247E7"/>
    <w:rsid w:val="00325EE7"/>
    <w:rsid w:val="00334853"/>
    <w:rsid w:val="00341A09"/>
    <w:rsid w:val="0035686D"/>
    <w:rsid w:val="00366B54"/>
    <w:rsid w:val="00370A21"/>
    <w:rsid w:val="00380E70"/>
    <w:rsid w:val="00387F9B"/>
    <w:rsid w:val="003C1336"/>
    <w:rsid w:val="003E1EE2"/>
    <w:rsid w:val="003F0567"/>
    <w:rsid w:val="0041632E"/>
    <w:rsid w:val="0041706F"/>
    <w:rsid w:val="00417F12"/>
    <w:rsid w:val="00444E4F"/>
    <w:rsid w:val="00452509"/>
    <w:rsid w:val="004541BA"/>
    <w:rsid w:val="0045625C"/>
    <w:rsid w:val="00464F9E"/>
    <w:rsid w:val="00466FC5"/>
    <w:rsid w:val="00467E56"/>
    <w:rsid w:val="004820DB"/>
    <w:rsid w:val="004A2E66"/>
    <w:rsid w:val="004A3CFB"/>
    <w:rsid w:val="004A4B8C"/>
    <w:rsid w:val="004C275E"/>
    <w:rsid w:val="004C2EA0"/>
    <w:rsid w:val="004C30B9"/>
    <w:rsid w:val="004C735A"/>
    <w:rsid w:val="004F093D"/>
    <w:rsid w:val="00504036"/>
    <w:rsid w:val="00534705"/>
    <w:rsid w:val="00546322"/>
    <w:rsid w:val="0055211F"/>
    <w:rsid w:val="005667F2"/>
    <w:rsid w:val="00572846"/>
    <w:rsid w:val="00580F36"/>
    <w:rsid w:val="005837A6"/>
    <w:rsid w:val="00583FA4"/>
    <w:rsid w:val="00591E36"/>
    <w:rsid w:val="005C6F69"/>
    <w:rsid w:val="005D015E"/>
    <w:rsid w:val="005D78C9"/>
    <w:rsid w:val="00602F97"/>
    <w:rsid w:val="006032B3"/>
    <w:rsid w:val="00614F75"/>
    <w:rsid w:val="00621D88"/>
    <w:rsid w:val="00622D18"/>
    <w:rsid w:val="00635A25"/>
    <w:rsid w:val="006576FD"/>
    <w:rsid w:val="00680451"/>
    <w:rsid w:val="00681900"/>
    <w:rsid w:val="006872D7"/>
    <w:rsid w:val="006905D7"/>
    <w:rsid w:val="006A3D59"/>
    <w:rsid w:val="006A48B2"/>
    <w:rsid w:val="006A7D33"/>
    <w:rsid w:val="006C0F89"/>
    <w:rsid w:val="006C1649"/>
    <w:rsid w:val="006D0CC1"/>
    <w:rsid w:val="006D1E10"/>
    <w:rsid w:val="006D2F3C"/>
    <w:rsid w:val="006E1863"/>
    <w:rsid w:val="006E5A42"/>
    <w:rsid w:val="006F2BDF"/>
    <w:rsid w:val="006F5A1E"/>
    <w:rsid w:val="00702D40"/>
    <w:rsid w:val="00705540"/>
    <w:rsid w:val="00714B5C"/>
    <w:rsid w:val="007272D0"/>
    <w:rsid w:val="00735C91"/>
    <w:rsid w:val="00753FEF"/>
    <w:rsid w:val="00754033"/>
    <w:rsid w:val="0075567C"/>
    <w:rsid w:val="00755E64"/>
    <w:rsid w:val="0075601D"/>
    <w:rsid w:val="00762564"/>
    <w:rsid w:val="007727F8"/>
    <w:rsid w:val="00784CC7"/>
    <w:rsid w:val="00786A31"/>
    <w:rsid w:val="00791094"/>
    <w:rsid w:val="007C09C2"/>
    <w:rsid w:val="007D6C69"/>
    <w:rsid w:val="007F6975"/>
    <w:rsid w:val="007F7287"/>
    <w:rsid w:val="00802C61"/>
    <w:rsid w:val="008205D2"/>
    <w:rsid w:val="00822E6D"/>
    <w:rsid w:val="00831F51"/>
    <w:rsid w:val="008350D1"/>
    <w:rsid w:val="008636BE"/>
    <w:rsid w:val="00863A72"/>
    <w:rsid w:val="00872FF6"/>
    <w:rsid w:val="0088074F"/>
    <w:rsid w:val="00896A67"/>
    <w:rsid w:val="008B78E4"/>
    <w:rsid w:val="008F18BD"/>
    <w:rsid w:val="00912CD5"/>
    <w:rsid w:val="00913531"/>
    <w:rsid w:val="00913F1F"/>
    <w:rsid w:val="00924609"/>
    <w:rsid w:val="009259AA"/>
    <w:rsid w:val="009358A5"/>
    <w:rsid w:val="00954F90"/>
    <w:rsid w:val="00960903"/>
    <w:rsid w:val="009662E8"/>
    <w:rsid w:val="009956EC"/>
    <w:rsid w:val="009961DE"/>
    <w:rsid w:val="009B364F"/>
    <w:rsid w:val="009B7255"/>
    <w:rsid w:val="009D4937"/>
    <w:rsid w:val="009E4B7D"/>
    <w:rsid w:val="009F12EF"/>
    <w:rsid w:val="00A02033"/>
    <w:rsid w:val="00A0235A"/>
    <w:rsid w:val="00A04422"/>
    <w:rsid w:val="00A14C7D"/>
    <w:rsid w:val="00A16F49"/>
    <w:rsid w:val="00A17850"/>
    <w:rsid w:val="00A265FA"/>
    <w:rsid w:val="00A31B4A"/>
    <w:rsid w:val="00A55F1A"/>
    <w:rsid w:val="00A6360B"/>
    <w:rsid w:val="00A6404B"/>
    <w:rsid w:val="00A7795E"/>
    <w:rsid w:val="00A95C94"/>
    <w:rsid w:val="00AA0C36"/>
    <w:rsid w:val="00AB21C2"/>
    <w:rsid w:val="00AB267C"/>
    <w:rsid w:val="00AB67B6"/>
    <w:rsid w:val="00AD0223"/>
    <w:rsid w:val="00AE11AC"/>
    <w:rsid w:val="00AF530F"/>
    <w:rsid w:val="00B07089"/>
    <w:rsid w:val="00B10E4E"/>
    <w:rsid w:val="00B16964"/>
    <w:rsid w:val="00B17E2C"/>
    <w:rsid w:val="00B300BC"/>
    <w:rsid w:val="00B317F3"/>
    <w:rsid w:val="00B33F71"/>
    <w:rsid w:val="00B40018"/>
    <w:rsid w:val="00B4149D"/>
    <w:rsid w:val="00B419F1"/>
    <w:rsid w:val="00B4260B"/>
    <w:rsid w:val="00B74665"/>
    <w:rsid w:val="00BA300F"/>
    <w:rsid w:val="00BB1FF9"/>
    <w:rsid w:val="00BB42B1"/>
    <w:rsid w:val="00BC4133"/>
    <w:rsid w:val="00BC5647"/>
    <w:rsid w:val="00BD55EE"/>
    <w:rsid w:val="00BD6FF2"/>
    <w:rsid w:val="00BE50E2"/>
    <w:rsid w:val="00C1520A"/>
    <w:rsid w:val="00C217C9"/>
    <w:rsid w:val="00C479C6"/>
    <w:rsid w:val="00C5520C"/>
    <w:rsid w:val="00C61A86"/>
    <w:rsid w:val="00C63D2B"/>
    <w:rsid w:val="00C66B82"/>
    <w:rsid w:val="00C81948"/>
    <w:rsid w:val="00CA2AA4"/>
    <w:rsid w:val="00CA3AB9"/>
    <w:rsid w:val="00CA7B9C"/>
    <w:rsid w:val="00CD0C08"/>
    <w:rsid w:val="00CF6D04"/>
    <w:rsid w:val="00D016C5"/>
    <w:rsid w:val="00D06E01"/>
    <w:rsid w:val="00D07992"/>
    <w:rsid w:val="00D22937"/>
    <w:rsid w:val="00D45249"/>
    <w:rsid w:val="00D540A7"/>
    <w:rsid w:val="00D65C16"/>
    <w:rsid w:val="00D66D40"/>
    <w:rsid w:val="00D922D3"/>
    <w:rsid w:val="00D927D9"/>
    <w:rsid w:val="00DA101F"/>
    <w:rsid w:val="00DA3628"/>
    <w:rsid w:val="00DA4E78"/>
    <w:rsid w:val="00DC5C19"/>
    <w:rsid w:val="00DD0C15"/>
    <w:rsid w:val="00DD1349"/>
    <w:rsid w:val="00DD426F"/>
    <w:rsid w:val="00DD5831"/>
    <w:rsid w:val="00DE0571"/>
    <w:rsid w:val="00DE3C82"/>
    <w:rsid w:val="00E00DDD"/>
    <w:rsid w:val="00E22AB3"/>
    <w:rsid w:val="00E5492E"/>
    <w:rsid w:val="00E557FF"/>
    <w:rsid w:val="00E563B3"/>
    <w:rsid w:val="00E768AA"/>
    <w:rsid w:val="00EB5AE2"/>
    <w:rsid w:val="00EB5FA2"/>
    <w:rsid w:val="00ED3469"/>
    <w:rsid w:val="00ED51C5"/>
    <w:rsid w:val="00EE2527"/>
    <w:rsid w:val="00EF0930"/>
    <w:rsid w:val="00F03D66"/>
    <w:rsid w:val="00F0486D"/>
    <w:rsid w:val="00F12706"/>
    <w:rsid w:val="00F144EE"/>
    <w:rsid w:val="00F3541E"/>
    <w:rsid w:val="00F46BDF"/>
    <w:rsid w:val="00F50A52"/>
    <w:rsid w:val="00F6519C"/>
    <w:rsid w:val="00F65DBB"/>
    <w:rsid w:val="00F7223D"/>
    <w:rsid w:val="00FA75BC"/>
    <w:rsid w:val="00FB0793"/>
    <w:rsid w:val="00FC0A03"/>
    <w:rsid w:val="00FD0993"/>
    <w:rsid w:val="00FE23AD"/>
    <w:rsid w:val="00FF0D36"/>
    <w:rsid w:val="00FF47CF"/>
    <w:rsid w:val="251C10A4"/>
    <w:rsid w:val="27684FB7"/>
    <w:rsid w:val="3F69A0A6"/>
    <w:rsid w:val="71C8AD47"/>
    <w:rsid w:val="72B7B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635C249"/>
  <w15:docId w15:val="{D417947B-881D-4814-A448-EFAD27D3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Tahoma" w:hAnsi="Tahoma" w:cs="Tahoma"/>
      <w:sz w:val="16"/>
      <w:szCs w:val="16"/>
    </w:rPr>
  </w:style>
  <w:style w:type="paragraph" w:styleId="Nadpis1">
    <w:name w:val="heading 1"/>
    <w:basedOn w:val="Normln"/>
    <w:next w:val="Normln"/>
    <w:qFormat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Nadpis2">
    <w:name w:val="heading 2"/>
    <w:basedOn w:val="Normln"/>
    <w:next w:val="Normln"/>
    <w:qFormat/>
    <w:pPr>
      <w:tabs>
        <w:tab w:val="left" w:pos="7185"/>
      </w:tabs>
      <w:outlineLvl w:val="1"/>
    </w:pPr>
    <w:rPr>
      <w:b/>
      <w:caps/>
      <w:color w:val="000000"/>
      <w:sz w:val="18"/>
      <w:szCs w:val="18"/>
    </w:rPr>
  </w:style>
  <w:style w:type="paragraph" w:styleId="Nadpis3">
    <w:name w:val="heading 3"/>
    <w:basedOn w:val="Normln"/>
    <w:next w:val="Normln"/>
    <w:qFormat/>
    <w:pPr>
      <w:spacing w:after="200"/>
      <w:ind w:left="450"/>
      <w:outlineLvl w:val="2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</w:style>
  <w:style w:type="paragraph" w:customStyle="1" w:styleId="Italics">
    <w:name w:val="Italics"/>
    <w:basedOn w:val="Normln"/>
    <w:rPr>
      <w:i/>
      <w:lang w:bidi="cs-CZ"/>
    </w:rPr>
  </w:style>
  <w:style w:type="paragraph" w:customStyle="1" w:styleId="Text">
    <w:name w:val="Text"/>
    <w:basedOn w:val="Normln"/>
    <w:pPr>
      <w:spacing w:before="100" w:after="100" w:line="288" w:lineRule="auto"/>
    </w:pPr>
    <w:rPr>
      <w:lang w:bidi="cs-CZ"/>
    </w:rPr>
  </w:style>
  <w:style w:type="character" w:customStyle="1" w:styleId="CheckBoxChar">
    <w:name w:val="Check Box Char"/>
    <w:basedOn w:val="Standardnpsmoodstavce"/>
    <w:link w:val="CheckBox"/>
    <w:locked/>
    <w:rPr>
      <w:rFonts w:ascii="Tahoma" w:hAnsi="Tahoma" w:cs="Tahoma" w:hint="default"/>
      <w:color w:val="999999"/>
      <w:sz w:val="16"/>
      <w:szCs w:val="24"/>
      <w:lang w:val="cs-CZ" w:eastAsia="cs-CZ" w:bidi="cs-CZ"/>
    </w:rPr>
  </w:style>
  <w:style w:type="paragraph" w:customStyle="1" w:styleId="CheckBox">
    <w:name w:val="Check Box"/>
    <w:basedOn w:val="Normln"/>
    <w:link w:val="CheckBoxChar"/>
    <w:rPr>
      <w:color w:val="999999"/>
      <w:lang w:bidi="cs-CZ"/>
    </w:rPr>
  </w:style>
  <w:style w:type="paragraph" w:customStyle="1" w:styleId="Centered">
    <w:name w:val="Centered"/>
    <w:basedOn w:val="Normln"/>
    <w:pPr>
      <w:jc w:val="center"/>
    </w:pPr>
    <w:rPr>
      <w:lang w:bidi="cs-CZ"/>
    </w:rPr>
  </w:style>
  <w:style w:type="paragraph" w:customStyle="1" w:styleId="AdditionalComments">
    <w:name w:val="Additional Comments"/>
    <w:basedOn w:val="Normln"/>
    <w:pPr>
      <w:spacing w:before="100"/>
    </w:pPr>
    <w:rPr>
      <w:caps/>
      <w:lang w:bidi="cs-CZ"/>
    </w:rPr>
  </w:style>
  <w:style w:type="paragraph" w:customStyle="1" w:styleId="RequirementsList">
    <w:name w:val="Requirements List"/>
    <w:basedOn w:val="Text"/>
    <w:pPr>
      <w:numPr>
        <w:numId w:val="2"/>
      </w:numPr>
    </w:pPr>
  </w:style>
  <w:style w:type="paragraph" w:customStyle="1" w:styleId="AllCaps">
    <w:name w:val="All Caps"/>
    <w:basedOn w:val="Normln"/>
    <w:rPr>
      <w:caps/>
      <w:lang w:bidi="cs-CZ"/>
    </w:rPr>
  </w:style>
  <w:style w:type="character" w:styleId="Zstupntext">
    <w:name w:val="Placeholder Text"/>
    <w:basedOn w:val="Standardnpsmoodstavce"/>
    <w:uiPriority w:val="99"/>
    <w:semiHidden/>
    <w:rsid w:val="00AA0C36"/>
    <w:rPr>
      <w:color w:val="808080"/>
    </w:rPr>
  </w:style>
  <w:style w:type="paragraph" w:styleId="Seznamsodrkami">
    <w:name w:val="List Bullet"/>
    <w:basedOn w:val="Normln"/>
    <w:rsid w:val="007F6975"/>
    <w:pPr>
      <w:contextualSpacing/>
    </w:pPr>
  </w:style>
  <w:style w:type="character" w:customStyle="1" w:styleId="TabStyl">
    <w:name w:val="TabStyl"/>
    <w:basedOn w:val="Standardnpsmoodstavce"/>
    <w:rsid w:val="002B5512"/>
    <w:rPr>
      <w:rFonts w:ascii="Tahoma" w:hAnsi="Tahoma"/>
      <w:sz w:val="18"/>
    </w:rPr>
  </w:style>
  <w:style w:type="character" w:customStyle="1" w:styleId="TabStyl-bold">
    <w:name w:val="TabStyl-bold"/>
    <w:basedOn w:val="Standardnpsmoodstavce"/>
    <w:uiPriority w:val="1"/>
    <w:rsid w:val="00B10E4E"/>
    <w:rPr>
      <w:rFonts w:ascii="Tahoma" w:hAnsi="Tahoma"/>
      <w:b/>
    </w:rPr>
  </w:style>
  <w:style w:type="paragraph" w:styleId="Zhlav">
    <w:name w:val="header"/>
    <w:basedOn w:val="Normln"/>
    <w:link w:val="ZhlavChar"/>
    <w:rsid w:val="00896A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6A67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96A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6A6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96A6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6A67"/>
    <w:rPr>
      <w:rFonts w:ascii="Tahoma" w:hAnsi="Tahoma" w:cs="Tahoma"/>
    </w:rPr>
  </w:style>
  <w:style w:type="character" w:styleId="Znakapoznpodarou">
    <w:name w:val="footnote reference"/>
    <w:basedOn w:val="Standardnpsmoodstavce"/>
    <w:rsid w:val="00896A67"/>
    <w:rPr>
      <w:vertAlign w:val="superscript"/>
    </w:rPr>
  </w:style>
  <w:style w:type="character" w:styleId="Odkaznakoment">
    <w:name w:val="annotation reference"/>
    <w:basedOn w:val="Standardnpsmoodstavce"/>
    <w:rsid w:val="00DA101F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101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A101F"/>
    <w:rPr>
      <w:rFonts w:ascii="Tahoma" w:hAnsi="Tahoma" w:cs="Tahoma"/>
    </w:rPr>
  </w:style>
  <w:style w:type="paragraph" w:styleId="Pedmtkomente">
    <w:name w:val="annotation subject"/>
    <w:basedOn w:val="Textkomente"/>
    <w:next w:val="Textkomente"/>
    <w:link w:val="PedmtkomenteChar"/>
    <w:rsid w:val="00DA10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A101F"/>
    <w:rPr>
      <w:rFonts w:ascii="Tahoma" w:hAnsi="Tahoma" w:cs="Tahoma"/>
      <w:b/>
      <w:bCs/>
    </w:rPr>
  </w:style>
  <w:style w:type="character" w:customStyle="1" w:styleId="TabStyl-extra">
    <w:name w:val="TabStyl-extra"/>
    <w:basedOn w:val="Standardnpsmoodstavce"/>
    <w:uiPriority w:val="1"/>
    <w:rsid w:val="00B17E2C"/>
    <w:rPr>
      <w:b/>
      <w:i w:val="0"/>
      <w:sz w:val="32"/>
      <w:u w:val="none"/>
    </w:rPr>
  </w:style>
  <w:style w:type="paragraph" w:styleId="Revize">
    <w:name w:val="Revision"/>
    <w:hidden/>
    <w:uiPriority w:val="99"/>
    <w:semiHidden/>
    <w:rsid w:val="00A14C7D"/>
    <w:rPr>
      <w:rFonts w:ascii="Tahoma" w:hAnsi="Tahoma" w:cs="Tahoma"/>
      <w:sz w:val="16"/>
      <w:szCs w:val="16"/>
    </w:rPr>
  </w:style>
  <w:style w:type="character" w:customStyle="1" w:styleId="Psmo8">
    <w:name w:val="Písmo8"/>
    <w:basedOn w:val="Standardnpsmoodstavce"/>
    <w:uiPriority w:val="1"/>
    <w:rsid w:val="006A48B2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2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383">
              <w:marLeft w:val="270"/>
              <w:marRight w:val="27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6968">
                  <w:marLeft w:val="450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8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105\AppData\Roaming\Microsoft\&#352;ablony\MS_job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F6B6D65DBC94BB4BE67D2FDD1A239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70D0E-A42F-4AA8-AF75-E8AFEC24E04C}"/>
      </w:docPartPr>
      <w:docPartBody>
        <w:p w:rsidR="00B601D6" w:rsidRDefault="006032B3" w:rsidP="006032B3">
          <w:pPr>
            <w:pStyle w:val="3F6B6D65DBC94BB4BE67D2FDD1A23930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07459DE7644FFCBE6011E88D4176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235DA4-95E3-41F2-B238-188C54D76B1E}"/>
      </w:docPartPr>
      <w:docPartBody>
        <w:p w:rsidR="00B601D6" w:rsidRDefault="006032B3" w:rsidP="006032B3">
          <w:pPr>
            <w:pStyle w:val="3907459DE7644FFCBE6011E88D4176B6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A2A59E0F837424A87035BD8195F7B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12900B-17A6-4A11-A025-45C885626A59}"/>
      </w:docPartPr>
      <w:docPartBody>
        <w:p w:rsidR="00B601D6" w:rsidRDefault="006032B3" w:rsidP="006032B3">
          <w:pPr>
            <w:pStyle w:val="0A2A59E0F837424A87035BD8195F7B58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1354D4993F2403C9061B17D27125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BC94AC-E96C-458E-95DA-CF97E7B6AB4A}"/>
      </w:docPartPr>
      <w:docPartBody>
        <w:p w:rsidR="00B601D6" w:rsidRDefault="006032B3" w:rsidP="006032B3">
          <w:pPr>
            <w:pStyle w:val="71354D4993F2403C9061B17D27125B0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633C8C683F549CBB35EC440626841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9CD5F8-5B98-45C8-A7E0-3C457ECADE44}"/>
      </w:docPartPr>
      <w:docPartBody>
        <w:p w:rsidR="00B601D6" w:rsidRDefault="006032B3" w:rsidP="006032B3">
          <w:pPr>
            <w:pStyle w:val="6633C8C683F549CBB35EC4406268415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BD2F7CA4D3A4411A1A8BD11A47B82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907BB-1B01-48FA-A3F4-EA6C21A7D645}"/>
      </w:docPartPr>
      <w:docPartBody>
        <w:p w:rsidR="00344048" w:rsidRDefault="006032B3" w:rsidP="006032B3">
          <w:pPr>
            <w:pStyle w:val="ABD2F7CA4D3A4411A1A8BD11A47B8282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1A973E7DA07437DA2A4E539BA11C5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D55189-3B2E-4486-9DFF-4C89A0C67795}"/>
      </w:docPartPr>
      <w:docPartBody>
        <w:p w:rsidR="00447E42" w:rsidRDefault="00C217C9" w:rsidP="00C217C9">
          <w:pPr>
            <w:pStyle w:val="61A973E7DA07437DA2A4E539BA11C5A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28B4A4634FF74DAE83A463E3BB7EFF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29882C-F298-40CC-A932-D3EC17155B6D}"/>
      </w:docPartPr>
      <w:docPartBody>
        <w:p w:rsidR="00972D73" w:rsidRDefault="00802C61" w:rsidP="00802C61">
          <w:pPr>
            <w:pStyle w:val="28B4A4634FF74DAE83A463E3BB7EFF94"/>
          </w:pPr>
          <w:r w:rsidRPr="00A67837">
            <w:rPr>
              <w:rStyle w:val="Zstupntext"/>
            </w:rPr>
            <w:t>Zvolte položku.</w:t>
          </w:r>
        </w:p>
      </w:docPartBody>
    </w:docPart>
    <w:docPart>
      <w:docPartPr>
        <w:name w:val="D074599B726F438485B9E49768884D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F0CD72-BFC9-4B83-87B3-82D8480C30A9}"/>
      </w:docPartPr>
      <w:docPartBody>
        <w:p w:rsidR="00972D73" w:rsidRDefault="00802C61" w:rsidP="00802C61">
          <w:pPr>
            <w:pStyle w:val="D074599B726F438485B9E49768884D1E"/>
          </w:pPr>
          <w:r w:rsidRPr="00A67837">
            <w:rPr>
              <w:rStyle w:val="Zstupntext"/>
            </w:rPr>
            <w:t>Zvolte položku.</w:t>
          </w:r>
        </w:p>
      </w:docPartBody>
    </w:docPart>
    <w:docPart>
      <w:docPartPr>
        <w:name w:val="1DACE6D29F4B4F779E0DE5594BAF25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F16B73-30D1-4B24-A4D7-70143F37BB01}"/>
      </w:docPartPr>
      <w:docPartBody>
        <w:p w:rsidR="00972D73" w:rsidRDefault="00802C61" w:rsidP="00802C61">
          <w:pPr>
            <w:pStyle w:val="1DACE6D29F4B4F779E0DE5594BAF2590"/>
          </w:pPr>
          <w:r w:rsidRPr="00A67837">
            <w:rPr>
              <w:rStyle w:val="Zstupntext"/>
            </w:rPr>
            <w:t>Klikněte sem a zadejte text.</w:t>
          </w:r>
        </w:p>
      </w:docPartBody>
    </w:docPart>
    <w:docPart>
      <w:docPartPr>
        <w:name w:val="0AFA246235FF4EA19C4089F1F8509F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C9912A-268C-45E8-A321-C8692AF9B37E}"/>
      </w:docPartPr>
      <w:docPartBody>
        <w:p w:rsidR="00972D73" w:rsidRDefault="00802C61" w:rsidP="00802C61">
          <w:pPr>
            <w:pStyle w:val="0AFA246235FF4EA19C4089F1F8509F26"/>
          </w:pPr>
          <w:r w:rsidRPr="00A67837">
            <w:rPr>
              <w:rStyle w:val="Zstupntext"/>
            </w:rPr>
            <w:t>Zvolte položku.</w:t>
          </w:r>
        </w:p>
      </w:docPartBody>
    </w:docPart>
    <w:docPart>
      <w:docPartPr>
        <w:name w:val="CF7440FC58A042CF972A1493A8C81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8F2FAB-8E80-4D92-A584-7FB86077C385}"/>
      </w:docPartPr>
      <w:docPartBody>
        <w:p w:rsidR="00972D73" w:rsidRDefault="00802C61" w:rsidP="00802C61">
          <w:pPr>
            <w:pStyle w:val="CF7440FC58A042CF972A1493A8C814FB"/>
          </w:pPr>
          <w:r w:rsidRPr="00A67837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71B94"/>
    <w:multiLevelType w:val="multilevel"/>
    <w:tmpl w:val="720E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1D6"/>
    <w:rsid w:val="00050666"/>
    <w:rsid w:val="00063E6A"/>
    <w:rsid w:val="00122C26"/>
    <w:rsid w:val="001840FB"/>
    <w:rsid w:val="00205FD3"/>
    <w:rsid w:val="00213251"/>
    <w:rsid w:val="002C129E"/>
    <w:rsid w:val="002F619E"/>
    <w:rsid w:val="00311648"/>
    <w:rsid w:val="00316A62"/>
    <w:rsid w:val="00322D28"/>
    <w:rsid w:val="0033777E"/>
    <w:rsid w:val="00337AFB"/>
    <w:rsid w:val="003421E5"/>
    <w:rsid w:val="00344048"/>
    <w:rsid w:val="003F57B1"/>
    <w:rsid w:val="00447E42"/>
    <w:rsid w:val="0054357E"/>
    <w:rsid w:val="006032B3"/>
    <w:rsid w:val="006D5FA1"/>
    <w:rsid w:val="00762752"/>
    <w:rsid w:val="00802C61"/>
    <w:rsid w:val="008056BE"/>
    <w:rsid w:val="00811C9C"/>
    <w:rsid w:val="00841E5F"/>
    <w:rsid w:val="0089102D"/>
    <w:rsid w:val="00972D73"/>
    <w:rsid w:val="00A1577B"/>
    <w:rsid w:val="00A17818"/>
    <w:rsid w:val="00AC24ED"/>
    <w:rsid w:val="00AE55CD"/>
    <w:rsid w:val="00AF4E4F"/>
    <w:rsid w:val="00B601D6"/>
    <w:rsid w:val="00BF1AA5"/>
    <w:rsid w:val="00C217C9"/>
    <w:rsid w:val="00C64B14"/>
    <w:rsid w:val="00CC4563"/>
    <w:rsid w:val="00E377E4"/>
    <w:rsid w:val="00E45F4B"/>
    <w:rsid w:val="00EB3F75"/>
    <w:rsid w:val="00F40353"/>
    <w:rsid w:val="00F631CB"/>
    <w:rsid w:val="00F70579"/>
    <w:rsid w:val="00F7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02C61"/>
    <w:rPr>
      <w:color w:val="808080"/>
    </w:rPr>
  </w:style>
  <w:style w:type="paragraph" w:customStyle="1" w:styleId="3F6B6D65DBC94BB4BE67D2FDD1A2393011">
    <w:name w:val="3F6B6D65DBC94BB4BE67D2FDD1A23930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1">
    <w:name w:val="3907459DE7644FFCBE6011E88D4176B6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BD2F7CA4D3A4411A1A8BD11A47B82821">
    <w:name w:val="ABD2F7CA4D3A4411A1A8BD11A47B8282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1">
    <w:name w:val="0A2A59E0F837424A87035BD8195F7B58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1">
    <w:name w:val="71354D4993F2403C9061B17D27125B0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1">
    <w:name w:val="6633C8C683F549CBB35EC4406268415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1A973E7DA07437DA2A4E539BA11C5A7">
    <w:name w:val="61A973E7DA07437DA2A4E539BA11C5A7"/>
    <w:rsid w:val="00C217C9"/>
  </w:style>
  <w:style w:type="paragraph" w:customStyle="1" w:styleId="28B4A4634FF74DAE83A463E3BB7EFF94">
    <w:name w:val="28B4A4634FF74DAE83A463E3BB7EFF94"/>
    <w:rsid w:val="00802C61"/>
    <w:pPr>
      <w:spacing w:after="160" w:line="259" w:lineRule="auto"/>
    </w:pPr>
  </w:style>
  <w:style w:type="paragraph" w:customStyle="1" w:styleId="D074599B726F438485B9E49768884D1E">
    <w:name w:val="D074599B726F438485B9E49768884D1E"/>
    <w:rsid w:val="00802C61"/>
    <w:pPr>
      <w:spacing w:after="160" w:line="259" w:lineRule="auto"/>
    </w:pPr>
  </w:style>
  <w:style w:type="paragraph" w:customStyle="1" w:styleId="1DACE6D29F4B4F779E0DE5594BAF2590">
    <w:name w:val="1DACE6D29F4B4F779E0DE5594BAF2590"/>
    <w:rsid w:val="00802C61"/>
    <w:pPr>
      <w:spacing w:after="160" w:line="259" w:lineRule="auto"/>
    </w:pPr>
  </w:style>
  <w:style w:type="paragraph" w:customStyle="1" w:styleId="0AFA246235FF4EA19C4089F1F8509F26">
    <w:name w:val="0AFA246235FF4EA19C4089F1F8509F26"/>
    <w:rsid w:val="00802C61"/>
    <w:pPr>
      <w:spacing w:after="160" w:line="259" w:lineRule="auto"/>
    </w:pPr>
  </w:style>
  <w:style w:type="paragraph" w:customStyle="1" w:styleId="CF7440FC58A042CF972A1493A8C814FB">
    <w:name w:val="CF7440FC58A042CF972A1493A8C814FB"/>
    <w:rsid w:val="00802C6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CDD2B-5D13-421A-9EB4-B1BBC9BAA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A497DF-4F14-4951-AC3C-E09C25480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AFF7B1-ADC5-4063-B336-13F1FB26375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8b88a74d-aa38-4bec-b307-f54686d3904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5EEF2A5-5F42-4250-A7BB-022AB3535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MS_jobd.dot</Template>
  <TotalTime>50</TotalTime>
  <Pages>3</Pages>
  <Words>559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Boka Richard Mgr.</dc:creator>
  <cp:lastModifiedBy>Bláhová Michaela Mgr.</cp:lastModifiedBy>
  <cp:revision>12</cp:revision>
  <cp:lastPrinted>2016-09-06T15:22:00Z</cp:lastPrinted>
  <dcterms:created xsi:type="dcterms:W3CDTF">2022-08-22T09:10:00Z</dcterms:created>
  <dcterms:modified xsi:type="dcterms:W3CDTF">2024-04-03T12:07:00Z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TC062562909990</vt:lpwstr>
  </property>
  <property fmtid="{D5CDD505-2E9C-101B-9397-08002B2CF9AE}" pid="3" name="_NewReviewCycle">
    <vt:lpwstr/>
  </property>
  <property fmtid="{D5CDD505-2E9C-101B-9397-08002B2CF9AE}" pid="4" name="ContentTypeId">
    <vt:lpwstr>0x010100EE29C6C369905A42BBA74E8D876B020B</vt:lpwstr>
  </property>
</Properties>
</file>